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5A55F" w14:textId="7051C8EE" w:rsidR="00C7598A" w:rsidRPr="006F774B" w:rsidRDefault="0091737B" w:rsidP="00112B21">
      <w:pPr>
        <w:pStyle w:val="Cabealho1"/>
        <w:spacing w:before="0" w:after="120" w:line="240" w:lineRule="auto"/>
        <w:rPr>
          <w:rFonts w:asciiTheme="minorHAnsi" w:hAnsiTheme="minorHAnsi"/>
          <w:b/>
          <w:color w:val="002060"/>
          <w:sz w:val="24"/>
          <w:szCs w:val="24"/>
        </w:rPr>
      </w:pPr>
      <w:bookmarkStart w:id="0" w:name="_Toc466458225"/>
      <w:r w:rsidRPr="00112B21">
        <w:rPr>
          <w:rFonts w:asciiTheme="minorHAnsi" w:hAnsiTheme="minorHAnsi"/>
          <w:b/>
          <w:smallCaps/>
          <w:color w:val="002060"/>
          <w:sz w:val="28"/>
          <w:szCs w:val="28"/>
        </w:rPr>
        <w:t>Anexo I</w:t>
      </w:r>
      <w:r w:rsidR="006C72EF" w:rsidRPr="00112B21">
        <w:rPr>
          <w:rFonts w:asciiTheme="minorHAnsi" w:hAnsiTheme="minorHAnsi"/>
          <w:b/>
          <w:smallCaps/>
          <w:color w:val="002060"/>
          <w:sz w:val="28"/>
          <w:szCs w:val="28"/>
        </w:rPr>
        <w:t>I</w:t>
      </w:r>
      <w:r w:rsidRPr="00112B21">
        <w:rPr>
          <w:rFonts w:asciiTheme="minorHAnsi" w:hAnsiTheme="minorHAnsi"/>
          <w:b/>
          <w:smallCaps/>
          <w:color w:val="002060"/>
          <w:sz w:val="28"/>
          <w:szCs w:val="28"/>
        </w:rPr>
        <w:t xml:space="preserve"> - </w:t>
      </w:r>
      <w:r w:rsidRPr="00112B21">
        <w:rPr>
          <w:rFonts w:asciiTheme="minorHAnsi" w:hAnsiTheme="minorHAnsi"/>
          <w:b/>
          <w:color w:val="002060"/>
          <w:sz w:val="24"/>
          <w:szCs w:val="24"/>
        </w:rPr>
        <w:t>Grelha de Análise</w:t>
      </w:r>
      <w:r w:rsidR="00170B37" w:rsidRPr="00112B21">
        <w:rPr>
          <w:rFonts w:asciiTheme="minorHAnsi" w:hAnsiTheme="minorHAnsi"/>
          <w:b/>
          <w:color w:val="002060"/>
          <w:sz w:val="24"/>
          <w:szCs w:val="24"/>
        </w:rPr>
        <w:t xml:space="preserve"> dos Critérios de Seleçã</w:t>
      </w:r>
      <w:r w:rsidR="0073587E" w:rsidRPr="00112B21">
        <w:rPr>
          <w:rFonts w:asciiTheme="minorHAnsi" w:hAnsiTheme="minorHAnsi"/>
          <w:b/>
          <w:color w:val="002060"/>
          <w:sz w:val="24"/>
          <w:szCs w:val="24"/>
        </w:rPr>
        <w:t>o</w:t>
      </w:r>
      <w:bookmarkEnd w:id="0"/>
    </w:p>
    <w:p w14:paraId="2CF44A1A" w14:textId="269EA26D" w:rsidR="006F774B" w:rsidRDefault="006A6C3C" w:rsidP="006A6C3C">
      <w:pPr>
        <w:jc w:val="center"/>
      </w:pPr>
      <w:r w:rsidRPr="006A6C3C">
        <w:rPr>
          <w:b/>
          <w:bCs/>
        </w:rPr>
        <w:t>MO = 0,20a + 0,20b + 0,15c + 0,10d + 0,35e</w:t>
      </w:r>
    </w:p>
    <w:p w14:paraId="32CB856A" w14:textId="5AFA15ED" w:rsidR="006F774B" w:rsidRDefault="006F774B" w:rsidP="006F774B"/>
    <w:p w14:paraId="01963763" w14:textId="5C40AD19" w:rsidR="006A6C3C" w:rsidRDefault="00C05B4A" w:rsidP="006F774B">
      <w:r w:rsidRPr="00C05B4A">
        <w:rPr>
          <w:noProof/>
          <w:lang w:eastAsia="pt-PT"/>
        </w:rPr>
        <w:drawing>
          <wp:inline distT="0" distB="0" distL="0" distR="0" wp14:anchorId="79C0B551" wp14:editId="20A240F4">
            <wp:extent cx="5939790" cy="7533618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53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C2479" w14:textId="77777777" w:rsidR="006A6C3C" w:rsidRDefault="006A6C3C" w:rsidP="006F774B"/>
    <w:p w14:paraId="0965E257" w14:textId="24FB4571" w:rsidR="00112B21" w:rsidRDefault="00112B21" w:rsidP="00112B21"/>
    <w:p w14:paraId="7CA36E8C" w14:textId="7ABF2BC2" w:rsidR="00112B21" w:rsidRDefault="00913182">
      <w:pPr>
        <w:rPr>
          <w:smallCaps/>
          <w:color w:val="002060"/>
          <w:szCs w:val="28"/>
        </w:rPr>
      </w:pPr>
      <w:r w:rsidRPr="00913182">
        <w:drawing>
          <wp:inline distT="0" distB="0" distL="0" distR="0" wp14:anchorId="6335F401" wp14:editId="2CDD0AD7">
            <wp:extent cx="5939790" cy="2302300"/>
            <wp:effectExtent l="0" t="0" r="3810" b="317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0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24D4EC31" w14:textId="13C50D08" w:rsidR="00112B21" w:rsidRDefault="00112B21">
      <w:pPr>
        <w:rPr>
          <w:smallCaps/>
          <w:color w:val="002060"/>
          <w:szCs w:val="28"/>
        </w:rPr>
      </w:pPr>
    </w:p>
    <w:p w14:paraId="1775ED0B" w14:textId="77777777" w:rsidR="00112B21" w:rsidRDefault="00112B21">
      <w:pPr>
        <w:rPr>
          <w:smallCaps/>
          <w:color w:val="002060"/>
          <w:szCs w:val="28"/>
        </w:rPr>
      </w:pPr>
    </w:p>
    <w:p w14:paraId="22137F49" w14:textId="77777777" w:rsidR="00112B21" w:rsidRDefault="00112B21">
      <w:pPr>
        <w:rPr>
          <w:smallCaps/>
          <w:color w:val="002060"/>
          <w:szCs w:val="28"/>
        </w:rPr>
      </w:pPr>
    </w:p>
    <w:p w14:paraId="6106E783" w14:textId="77777777" w:rsidR="00112B21" w:rsidRDefault="00112B21">
      <w:pPr>
        <w:rPr>
          <w:smallCaps/>
          <w:color w:val="002060"/>
          <w:szCs w:val="28"/>
        </w:rPr>
      </w:pPr>
    </w:p>
    <w:p w14:paraId="60EC7E2E" w14:textId="77777777" w:rsidR="00112B21" w:rsidRDefault="00112B21">
      <w:pPr>
        <w:rPr>
          <w:noProof/>
          <w:lang w:eastAsia="pt-PT"/>
        </w:rPr>
      </w:pPr>
    </w:p>
    <w:p w14:paraId="6BB192A2" w14:textId="77777777" w:rsidR="00CE62D9" w:rsidRDefault="00CE62D9">
      <w:pPr>
        <w:rPr>
          <w:noProof/>
          <w:lang w:eastAsia="pt-PT"/>
        </w:rPr>
      </w:pPr>
    </w:p>
    <w:p w14:paraId="16534E96" w14:textId="77777777" w:rsidR="00CE62D9" w:rsidRDefault="00CE62D9">
      <w:pPr>
        <w:rPr>
          <w:noProof/>
          <w:lang w:eastAsia="pt-PT"/>
        </w:rPr>
      </w:pPr>
    </w:p>
    <w:p w14:paraId="14FA7C2E" w14:textId="77777777" w:rsidR="00CE62D9" w:rsidRDefault="00CE62D9">
      <w:pPr>
        <w:rPr>
          <w:noProof/>
          <w:lang w:eastAsia="pt-PT"/>
        </w:rPr>
      </w:pPr>
    </w:p>
    <w:p w14:paraId="688B1B09" w14:textId="77777777" w:rsidR="000E659D" w:rsidRDefault="000E659D" w:rsidP="00DE1AC3">
      <w:pPr>
        <w:spacing w:after="0" w:line="240" w:lineRule="auto"/>
        <w:jc w:val="both"/>
        <w:rPr>
          <w:sz w:val="16"/>
          <w:szCs w:val="16"/>
        </w:rPr>
      </w:pPr>
    </w:p>
    <w:sectPr w:rsidR="000E659D" w:rsidSect="005A6EA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2CEEC" w14:textId="77777777" w:rsidR="004304FF" w:rsidRDefault="004304FF" w:rsidP="00AF4A17">
      <w:pPr>
        <w:spacing w:after="0" w:line="240" w:lineRule="auto"/>
      </w:pPr>
      <w:r>
        <w:separator/>
      </w:r>
    </w:p>
  </w:endnote>
  <w:endnote w:type="continuationSeparator" w:id="0">
    <w:p w14:paraId="5BAEC5F9" w14:textId="77777777" w:rsidR="004304FF" w:rsidRDefault="004304FF" w:rsidP="00AF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51258" w14:textId="77777777" w:rsidR="004304FF" w:rsidRDefault="004304FF" w:rsidP="005C392C">
    <w:pPr>
      <w:pStyle w:val="Rodap"/>
      <w:jc w:val="right"/>
      <w:rPr>
        <w:sz w:val="20"/>
      </w:rPr>
    </w:pPr>
  </w:p>
  <w:p w14:paraId="22FD9F80" w14:textId="77777777" w:rsidR="004304FF" w:rsidRDefault="004304FF" w:rsidP="005C392C">
    <w:pPr>
      <w:pStyle w:val="Rodap"/>
      <w:jc w:val="right"/>
      <w:rPr>
        <w:sz w:val="20"/>
      </w:rPr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4304FF" w:rsidRPr="00102F47" w14:paraId="2AB8B65A" w14:textId="77777777" w:rsidTr="002704C8">
      <w:tc>
        <w:tcPr>
          <w:tcW w:w="4247" w:type="dxa"/>
        </w:tcPr>
        <w:p w14:paraId="76DCA9B1" w14:textId="0EBD6651" w:rsidR="004304FF" w:rsidRPr="00102F47" w:rsidRDefault="004304FF" w:rsidP="005C392C">
          <w:pPr>
            <w:rPr>
              <w:rFonts w:ascii="Calibri" w:hAnsi="Calibri"/>
            </w:rPr>
          </w:pPr>
        </w:p>
      </w:tc>
      <w:tc>
        <w:tcPr>
          <w:tcW w:w="4247" w:type="dxa"/>
          <w:vAlign w:val="center"/>
        </w:tcPr>
        <w:p w14:paraId="0A66F459" w14:textId="75A95017" w:rsidR="004304FF" w:rsidRPr="00102F47" w:rsidRDefault="00913182" w:rsidP="005C392C">
          <w:pPr>
            <w:jc w:val="right"/>
            <w:rPr>
              <w:rFonts w:ascii="Calibri" w:hAnsi="Calibri"/>
            </w:rPr>
          </w:pPr>
          <w:sdt>
            <w:sdtPr>
              <w:rPr>
                <w:rFonts w:ascii="Calibri" w:hAnsi="Calibri"/>
                <w:sz w:val="18"/>
              </w:rPr>
              <w:id w:val="24145378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Calibri" w:hAnsi="Calibri"/>
                    <w:sz w:val="18"/>
                  </w:rPr>
                  <w:id w:val="54757944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r w:rsidR="004304FF" w:rsidRPr="005C392C">
                    <w:rPr>
                      <w:rFonts w:ascii="Calibri" w:hAnsi="Calibri"/>
                      <w:sz w:val="18"/>
                    </w:rPr>
                    <w:t xml:space="preserve">Pág. </w:t>
                  </w:r>
                  <w:r w:rsidR="004304FF" w:rsidRPr="005C392C">
                    <w:rPr>
                      <w:rFonts w:ascii="Calibri" w:hAnsi="Calibri"/>
                      <w:b/>
                      <w:bCs/>
                      <w:sz w:val="18"/>
                    </w:rPr>
                    <w:fldChar w:fldCharType="begin"/>
                  </w:r>
                  <w:r w:rsidR="004304FF" w:rsidRPr="005C392C">
                    <w:rPr>
                      <w:rFonts w:ascii="Calibri" w:hAnsi="Calibri"/>
                      <w:b/>
                      <w:bCs/>
                      <w:sz w:val="18"/>
                    </w:rPr>
                    <w:instrText>PAGE</w:instrText>
                  </w:r>
                  <w:r w:rsidR="004304FF" w:rsidRPr="005C392C">
                    <w:rPr>
                      <w:rFonts w:ascii="Calibri" w:hAnsi="Calibri"/>
                      <w:b/>
                      <w:bCs/>
                      <w:sz w:val="18"/>
                    </w:rPr>
                    <w:fldChar w:fldCharType="separate"/>
                  </w:r>
                  <w:r>
                    <w:rPr>
                      <w:rFonts w:ascii="Calibri" w:hAnsi="Calibri"/>
                      <w:b/>
                      <w:bCs/>
                      <w:noProof/>
                      <w:sz w:val="18"/>
                    </w:rPr>
                    <w:t>2</w:t>
                  </w:r>
                  <w:r w:rsidR="004304FF" w:rsidRPr="005C392C">
                    <w:rPr>
                      <w:rFonts w:ascii="Calibri" w:hAnsi="Calibri"/>
                      <w:b/>
                      <w:bCs/>
                      <w:sz w:val="18"/>
                    </w:rPr>
                    <w:fldChar w:fldCharType="end"/>
                  </w:r>
                  <w:r w:rsidR="004304FF" w:rsidRPr="005C392C">
                    <w:rPr>
                      <w:rFonts w:ascii="Calibri" w:hAnsi="Calibri"/>
                      <w:sz w:val="18"/>
                    </w:rPr>
                    <w:t xml:space="preserve"> | </w:t>
                  </w:r>
                  <w:r w:rsidR="004304FF" w:rsidRPr="005C392C">
                    <w:rPr>
                      <w:rFonts w:ascii="Calibri" w:hAnsi="Calibri"/>
                      <w:bCs/>
                      <w:sz w:val="18"/>
                    </w:rPr>
                    <w:fldChar w:fldCharType="begin"/>
                  </w:r>
                  <w:r w:rsidR="004304FF" w:rsidRPr="005C392C">
                    <w:rPr>
                      <w:rFonts w:ascii="Calibri" w:hAnsi="Calibri"/>
                      <w:bCs/>
                      <w:sz w:val="18"/>
                    </w:rPr>
                    <w:instrText>NUMPAGES</w:instrText>
                  </w:r>
                  <w:r w:rsidR="004304FF" w:rsidRPr="005C392C">
                    <w:rPr>
                      <w:rFonts w:ascii="Calibri" w:hAnsi="Calibri"/>
                      <w:bCs/>
                      <w:sz w:val="18"/>
                    </w:rPr>
                    <w:fldChar w:fldCharType="separate"/>
                  </w:r>
                  <w:r>
                    <w:rPr>
                      <w:rFonts w:ascii="Calibri" w:hAnsi="Calibri"/>
                      <w:bCs/>
                      <w:noProof/>
                      <w:sz w:val="18"/>
                    </w:rPr>
                    <w:t>2</w:t>
                  </w:r>
                  <w:r w:rsidR="004304FF" w:rsidRPr="005C392C">
                    <w:rPr>
                      <w:rFonts w:ascii="Calibri" w:hAnsi="Calibri"/>
                      <w:bCs/>
                      <w:sz w:val="18"/>
                    </w:rPr>
                    <w:fldChar w:fldCharType="end"/>
                  </w:r>
                </w:sdtContent>
              </w:sdt>
            </w:sdtContent>
          </w:sdt>
        </w:p>
      </w:tc>
    </w:tr>
  </w:tbl>
  <w:p w14:paraId="0B386122" w14:textId="77777777" w:rsidR="004304FF" w:rsidRPr="005C392C" w:rsidRDefault="004304FF" w:rsidP="005C392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B0FC2" w14:textId="237382CE" w:rsidR="004304FF" w:rsidRDefault="004304FF" w:rsidP="00F15C93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DFC52" w14:textId="77777777" w:rsidR="004304FF" w:rsidRDefault="004304FF" w:rsidP="00AF4A17">
      <w:pPr>
        <w:spacing w:after="0" w:line="240" w:lineRule="auto"/>
      </w:pPr>
      <w:r>
        <w:separator/>
      </w:r>
    </w:p>
  </w:footnote>
  <w:footnote w:type="continuationSeparator" w:id="0">
    <w:p w14:paraId="209A5CC2" w14:textId="77777777" w:rsidR="004304FF" w:rsidRDefault="004304FF" w:rsidP="00AF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8F007" w14:textId="77777777" w:rsidR="004304FF" w:rsidRDefault="004304FF" w:rsidP="00BA2A84">
    <w:pPr>
      <w:pStyle w:val="Cabealho"/>
      <w:jc w:val="both"/>
    </w:pPr>
  </w:p>
  <w:p w14:paraId="756D11F5" w14:textId="0C91CE26" w:rsidR="004304FF" w:rsidRDefault="004304FF" w:rsidP="00BA2A84">
    <w:pPr>
      <w:pStyle w:val="Cabealho"/>
    </w:pPr>
    <w:r>
      <w:object w:dxaOrig="2587" w:dyaOrig="1017" w14:anchorId="4DC866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9.6pt;height:50.4pt">
          <v:imagedata r:id="rId1" o:title=""/>
        </v:shape>
        <o:OLEObject Type="Embed" ProgID="Visio.Drawing.11" ShapeID="_x0000_i1025" DrawAspect="Content" ObjectID="_1651048491" r:id="rId2"/>
      </w:object>
    </w:r>
    <w:r w:rsidRPr="001B1E45">
      <w:rPr>
        <w:noProof/>
        <w:lang w:eastAsia="pt-PT"/>
      </w:rPr>
      <w:drawing>
        <wp:inline distT="0" distB="0" distL="0" distR="0" wp14:anchorId="509E3BA8" wp14:editId="61636A2E">
          <wp:extent cx="2834640" cy="604445"/>
          <wp:effectExtent l="0" t="0" r="381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17123" cy="622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DDD30" w14:textId="093EC52D" w:rsidR="004304FF" w:rsidRPr="00DA22AA" w:rsidRDefault="004304FF" w:rsidP="00DA22AA">
    <w:pPr>
      <w:pStyle w:val="Cabealho"/>
      <w:tabs>
        <w:tab w:val="clear" w:pos="4252"/>
        <w:tab w:val="clear" w:pos="8504"/>
        <w:tab w:val="center" w:pos="4607"/>
      </w:tabs>
    </w:pPr>
    <w:r>
      <w:object w:dxaOrig="2587" w:dyaOrig="1017" w14:anchorId="0F210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29.6pt;height:50.4pt">
          <v:imagedata r:id="rId1" o:title=""/>
        </v:shape>
        <o:OLEObject Type="Embed" ProgID="Visio.Drawing.11" ShapeID="_x0000_i1026" DrawAspect="Content" ObjectID="_1651048492" r:id="rId2"/>
      </w:object>
    </w:r>
    <w:r>
      <w:tab/>
    </w:r>
    <w:r w:rsidRPr="001B1E45">
      <w:rPr>
        <w:noProof/>
        <w:lang w:eastAsia="pt-PT"/>
      </w:rPr>
      <w:drawing>
        <wp:inline distT="0" distB="0" distL="0" distR="0" wp14:anchorId="481F17A7" wp14:editId="6BDB465F">
          <wp:extent cx="2834640" cy="604445"/>
          <wp:effectExtent l="0" t="0" r="3810" b="571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17123" cy="622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95F09"/>
    <w:multiLevelType w:val="hybridMultilevel"/>
    <w:tmpl w:val="66F05B24"/>
    <w:lvl w:ilvl="0" w:tplc="0816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05ED0F67"/>
    <w:multiLevelType w:val="hybridMultilevel"/>
    <w:tmpl w:val="7472CD5E"/>
    <w:lvl w:ilvl="0" w:tplc="761C857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27F32"/>
    <w:multiLevelType w:val="hybridMultilevel"/>
    <w:tmpl w:val="E7F8957C"/>
    <w:lvl w:ilvl="0" w:tplc="08160001">
      <w:start w:val="1"/>
      <w:numFmt w:val="bullet"/>
      <w:lvlText w:val=""/>
      <w:lvlJc w:val="left"/>
      <w:pPr>
        <w:ind w:left="119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4" w15:restartNumberingAfterBreak="0">
    <w:nsid w:val="392C0EDC"/>
    <w:multiLevelType w:val="hybridMultilevel"/>
    <w:tmpl w:val="6D3AC8B8"/>
    <w:lvl w:ilvl="0" w:tplc="CFD22B6A">
      <w:start w:val="1"/>
      <w:numFmt w:val="lowerRoman"/>
      <w:lvlText w:val="%1)"/>
      <w:lvlJc w:val="left"/>
      <w:pPr>
        <w:ind w:left="2062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F026316"/>
    <w:multiLevelType w:val="hybridMultilevel"/>
    <w:tmpl w:val="8D6E2234"/>
    <w:lvl w:ilvl="0" w:tplc="86C46DBE">
      <w:start w:val="1"/>
      <w:numFmt w:val="decimal"/>
      <w:lvlText w:val="7.%1."/>
      <w:lvlJc w:val="left"/>
      <w:pPr>
        <w:ind w:left="114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01228A8"/>
    <w:multiLevelType w:val="hybridMultilevel"/>
    <w:tmpl w:val="CCA0C5C6"/>
    <w:lvl w:ilvl="0" w:tplc="E8A00872">
      <w:start w:val="1"/>
      <w:numFmt w:val="lowerRoman"/>
      <w:lvlText w:val="%1"/>
      <w:lvlJc w:val="right"/>
      <w:pPr>
        <w:ind w:left="1287" w:hanging="360"/>
      </w:pPr>
      <w:rPr>
        <w:rFonts w:ascii="Arial" w:eastAsiaTheme="minorHAnsi" w:hAnsi="Arial" w:cs="Arial" w:hint="default"/>
      </w:rPr>
    </w:lvl>
    <w:lvl w:ilvl="1" w:tplc="CFD22B6A">
      <w:start w:val="1"/>
      <w:numFmt w:val="lowerRoman"/>
      <w:lvlText w:val="%2)"/>
      <w:lvlJc w:val="left"/>
      <w:pPr>
        <w:ind w:left="2007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533689C"/>
    <w:multiLevelType w:val="hybridMultilevel"/>
    <w:tmpl w:val="91EA2D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557FA"/>
    <w:multiLevelType w:val="multilevel"/>
    <w:tmpl w:val="D8AA87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99E0029"/>
    <w:multiLevelType w:val="hybridMultilevel"/>
    <w:tmpl w:val="F1F6EF08"/>
    <w:lvl w:ilvl="0" w:tplc="A162B6F6">
      <w:start w:val="1"/>
      <w:numFmt w:val="decimal"/>
      <w:lvlText w:val="%1."/>
      <w:lvlJc w:val="left"/>
      <w:pPr>
        <w:ind w:left="4329" w:hanging="360"/>
      </w:pPr>
      <w:rPr>
        <w:rFonts w:asciiTheme="minorHAnsi" w:hAnsiTheme="minorHAnsi" w:hint="default"/>
        <w:b/>
        <w:sz w:val="28"/>
      </w:rPr>
    </w:lvl>
    <w:lvl w:ilvl="1" w:tplc="A5006BF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E5BD9"/>
    <w:multiLevelType w:val="multilevel"/>
    <w:tmpl w:val="CF882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EEE4FD5"/>
    <w:multiLevelType w:val="hybridMultilevel"/>
    <w:tmpl w:val="A8F0AB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6528F"/>
    <w:multiLevelType w:val="hybridMultilevel"/>
    <w:tmpl w:val="0B68D34E"/>
    <w:lvl w:ilvl="0" w:tplc="4DCE6E6E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01BFC"/>
    <w:multiLevelType w:val="hybridMultilevel"/>
    <w:tmpl w:val="A478149E"/>
    <w:lvl w:ilvl="0" w:tplc="673A85EC">
      <w:start w:val="1"/>
      <w:numFmt w:val="lowerLetter"/>
      <w:lvlText w:val="%1)"/>
      <w:lvlJc w:val="right"/>
      <w:pPr>
        <w:ind w:left="1174" w:hanging="360"/>
      </w:pPr>
      <w:rPr>
        <w:rFonts w:asciiTheme="minorHAnsi" w:eastAsiaTheme="minorHAnsi" w:hAnsiTheme="minorHAnsi" w:cs="Arial" w:hint="default"/>
      </w:rPr>
    </w:lvl>
    <w:lvl w:ilvl="1" w:tplc="08160019">
      <w:start w:val="1"/>
      <w:numFmt w:val="lowerLetter"/>
      <w:lvlText w:val="%2."/>
      <w:lvlJc w:val="left"/>
      <w:pPr>
        <w:ind w:left="1894" w:hanging="360"/>
      </w:pPr>
    </w:lvl>
    <w:lvl w:ilvl="2" w:tplc="0816001B" w:tentative="1">
      <w:start w:val="1"/>
      <w:numFmt w:val="lowerRoman"/>
      <w:lvlText w:val="%3."/>
      <w:lvlJc w:val="right"/>
      <w:pPr>
        <w:ind w:left="2614" w:hanging="180"/>
      </w:pPr>
    </w:lvl>
    <w:lvl w:ilvl="3" w:tplc="0816000F" w:tentative="1">
      <w:start w:val="1"/>
      <w:numFmt w:val="decimal"/>
      <w:lvlText w:val="%4."/>
      <w:lvlJc w:val="left"/>
      <w:pPr>
        <w:ind w:left="3334" w:hanging="360"/>
      </w:pPr>
    </w:lvl>
    <w:lvl w:ilvl="4" w:tplc="08160019" w:tentative="1">
      <w:start w:val="1"/>
      <w:numFmt w:val="lowerLetter"/>
      <w:lvlText w:val="%5."/>
      <w:lvlJc w:val="left"/>
      <w:pPr>
        <w:ind w:left="4054" w:hanging="360"/>
      </w:pPr>
    </w:lvl>
    <w:lvl w:ilvl="5" w:tplc="0816001B" w:tentative="1">
      <w:start w:val="1"/>
      <w:numFmt w:val="lowerRoman"/>
      <w:lvlText w:val="%6."/>
      <w:lvlJc w:val="right"/>
      <w:pPr>
        <w:ind w:left="4774" w:hanging="180"/>
      </w:pPr>
    </w:lvl>
    <w:lvl w:ilvl="6" w:tplc="0816000F" w:tentative="1">
      <w:start w:val="1"/>
      <w:numFmt w:val="decimal"/>
      <w:lvlText w:val="%7."/>
      <w:lvlJc w:val="left"/>
      <w:pPr>
        <w:ind w:left="5494" w:hanging="360"/>
      </w:pPr>
    </w:lvl>
    <w:lvl w:ilvl="7" w:tplc="08160019" w:tentative="1">
      <w:start w:val="1"/>
      <w:numFmt w:val="lowerLetter"/>
      <w:lvlText w:val="%8."/>
      <w:lvlJc w:val="left"/>
      <w:pPr>
        <w:ind w:left="6214" w:hanging="360"/>
      </w:pPr>
    </w:lvl>
    <w:lvl w:ilvl="8" w:tplc="0816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4" w15:restartNumberingAfterBreak="0">
    <w:nsid w:val="66714E65"/>
    <w:multiLevelType w:val="hybridMultilevel"/>
    <w:tmpl w:val="CF14CC2E"/>
    <w:lvl w:ilvl="0" w:tplc="BBC89EAC">
      <w:start w:val="1"/>
      <w:numFmt w:val="lowerLetter"/>
      <w:lvlText w:val="%1)"/>
      <w:lvlJc w:val="right"/>
      <w:pPr>
        <w:ind w:left="1174" w:hanging="360"/>
      </w:pPr>
      <w:rPr>
        <w:rFonts w:asciiTheme="minorHAnsi" w:eastAsiaTheme="minorHAnsi" w:hAnsiTheme="minorHAnsi"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894" w:hanging="360"/>
      </w:pPr>
    </w:lvl>
    <w:lvl w:ilvl="2" w:tplc="0816001B" w:tentative="1">
      <w:start w:val="1"/>
      <w:numFmt w:val="lowerRoman"/>
      <w:lvlText w:val="%3."/>
      <w:lvlJc w:val="right"/>
      <w:pPr>
        <w:ind w:left="2614" w:hanging="180"/>
      </w:pPr>
    </w:lvl>
    <w:lvl w:ilvl="3" w:tplc="0816000F" w:tentative="1">
      <w:start w:val="1"/>
      <w:numFmt w:val="decimal"/>
      <w:lvlText w:val="%4."/>
      <w:lvlJc w:val="left"/>
      <w:pPr>
        <w:ind w:left="3334" w:hanging="360"/>
      </w:pPr>
    </w:lvl>
    <w:lvl w:ilvl="4" w:tplc="08160019" w:tentative="1">
      <w:start w:val="1"/>
      <w:numFmt w:val="lowerLetter"/>
      <w:lvlText w:val="%5."/>
      <w:lvlJc w:val="left"/>
      <w:pPr>
        <w:ind w:left="4054" w:hanging="360"/>
      </w:pPr>
    </w:lvl>
    <w:lvl w:ilvl="5" w:tplc="0816001B" w:tentative="1">
      <w:start w:val="1"/>
      <w:numFmt w:val="lowerRoman"/>
      <w:lvlText w:val="%6."/>
      <w:lvlJc w:val="right"/>
      <w:pPr>
        <w:ind w:left="4774" w:hanging="180"/>
      </w:pPr>
    </w:lvl>
    <w:lvl w:ilvl="6" w:tplc="0816000F" w:tentative="1">
      <w:start w:val="1"/>
      <w:numFmt w:val="decimal"/>
      <w:lvlText w:val="%7."/>
      <w:lvlJc w:val="left"/>
      <w:pPr>
        <w:ind w:left="5494" w:hanging="360"/>
      </w:pPr>
    </w:lvl>
    <w:lvl w:ilvl="7" w:tplc="08160019" w:tentative="1">
      <w:start w:val="1"/>
      <w:numFmt w:val="lowerLetter"/>
      <w:lvlText w:val="%8."/>
      <w:lvlJc w:val="left"/>
      <w:pPr>
        <w:ind w:left="6214" w:hanging="360"/>
      </w:pPr>
    </w:lvl>
    <w:lvl w:ilvl="8" w:tplc="0816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79A7544D"/>
    <w:multiLevelType w:val="hybridMultilevel"/>
    <w:tmpl w:val="C3D44D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5"/>
  </w:num>
  <w:num w:numId="5">
    <w:abstractNumId w:val="13"/>
  </w:num>
  <w:num w:numId="6">
    <w:abstractNumId w:val="14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3"/>
  </w:num>
  <w:num w:numId="13">
    <w:abstractNumId w:val="0"/>
  </w:num>
  <w:num w:numId="14">
    <w:abstractNumId w:val="11"/>
  </w:num>
  <w:num w:numId="15">
    <w:abstractNumId w:val="12"/>
  </w:num>
  <w:num w:numId="16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17"/>
    <w:rsid w:val="00001D18"/>
    <w:rsid w:val="0000228A"/>
    <w:rsid w:val="0000463C"/>
    <w:rsid w:val="00004ABA"/>
    <w:rsid w:val="00006215"/>
    <w:rsid w:val="00006AF7"/>
    <w:rsid w:val="000073B5"/>
    <w:rsid w:val="00011D85"/>
    <w:rsid w:val="0001245C"/>
    <w:rsid w:val="00015DD7"/>
    <w:rsid w:val="00016367"/>
    <w:rsid w:val="0002235D"/>
    <w:rsid w:val="000243B7"/>
    <w:rsid w:val="00024868"/>
    <w:rsid w:val="0002627D"/>
    <w:rsid w:val="0002714C"/>
    <w:rsid w:val="0004107B"/>
    <w:rsid w:val="00041141"/>
    <w:rsid w:val="00043EED"/>
    <w:rsid w:val="000452BC"/>
    <w:rsid w:val="000455AA"/>
    <w:rsid w:val="00046542"/>
    <w:rsid w:val="000501D4"/>
    <w:rsid w:val="00051C0B"/>
    <w:rsid w:val="00051C0D"/>
    <w:rsid w:val="00053FBA"/>
    <w:rsid w:val="0005428A"/>
    <w:rsid w:val="000544BD"/>
    <w:rsid w:val="00055787"/>
    <w:rsid w:val="00061516"/>
    <w:rsid w:val="00062103"/>
    <w:rsid w:val="00062654"/>
    <w:rsid w:val="00064FB5"/>
    <w:rsid w:val="00065997"/>
    <w:rsid w:val="00067566"/>
    <w:rsid w:val="00070F3B"/>
    <w:rsid w:val="00072D41"/>
    <w:rsid w:val="000732D2"/>
    <w:rsid w:val="000735A4"/>
    <w:rsid w:val="000738AC"/>
    <w:rsid w:val="000743C4"/>
    <w:rsid w:val="000762B5"/>
    <w:rsid w:val="00077FFA"/>
    <w:rsid w:val="00081129"/>
    <w:rsid w:val="00081D48"/>
    <w:rsid w:val="00084FE4"/>
    <w:rsid w:val="00085077"/>
    <w:rsid w:val="00085178"/>
    <w:rsid w:val="000879DD"/>
    <w:rsid w:val="00087DA3"/>
    <w:rsid w:val="0009033B"/>
    <w:rsid w:val="00092AB8"/>
    <w:rsid w:val="000930B4"/>
    <w:rsid w:val="0009317D"/>
    <w:rsid w:val="0009449C"/>
    <w:rsid w:val="00095771"/>
    <w:rsid w:val="00095B02"/>
    <w:rsid w:val="00096245"/>
    <w:rsid w:val="00096649"/>
    <w:rsid w:val="00097006"/>
    <w:rsid w:val="000A222D"/>
    <w:rsid w:val="000A455C"/>
    <w:rsid w:val="000A47C0"/>
    <w:rsid w:val="000A47D6"/>
    <w:rsid w:val="000A602E"/>
    <w:rsid w:val="000A79DA"/>
    <w:rsid w:val="000B18F5"/>
    <w:rsid w:val="000B2323"/>
    <w:rsid w:val="000B253B"/>
    <w:rsid w:val="000B5195"/>
    <w:rsid w:val="000B5A73"/>
    <w:rsid w:val="000C0107"/>
    <w:rsid w:val="000C0595"/>
    <w:rsid w:val="000C1047"/>
    <w:rsid w:val="000C1BB6"/>
    <w:rsid w:val="000C27B5"/>
    <w:rsid w:val="000C2BCB"/>
    <w:rsid w:val="000C2BDD"/>
    <w:rsid w:val="000C2EBC"/>
    <w:rsid w:val="000C5B77"/>
    <w:rsid w:val="000C5F37"/>
    <w:rsid w:val="000C6263"/>
    <w:rsid w:val="000C6AA3"/>
    <w:rsid w:val="000D0239"/>
    <w:rsid w:val="000D0EE1"/>
    <w:rsid w:val="000D1BBF"/>
    <w:rsid w:val="000D520B"/>
    <w:rsid w:val="000D6E3F"/>
    <w:rsid w:val="000D7008"/>
    <w:rsid w:val="000D79A8"/>
    <w:rsid w:val="000E0307"/>
    <w:rsid w:val="000E148E"/>
    <w:rsid w:val="000E19C1"/>
    <w:rsid w:val="000E1BB7"/>
    <w:rsid w:val="000E324F"/>
    <w:rsid w:val="000E3F72"/>
    <w:rsid w:val="000E437D"/>
    <w:rsid w:val="000E4776"/>
    <w:rsid w:val="000E6090"/>
    <w:rsid w:val="000E659D"/>
    <w:rsid w:val="000E7557"/>
    <w:rsid w:val="000F1486"/>
    <w:rsid w:val="000F2F2F"/>
    <w:rsid w:val="000F3EDB"/>
    <w:rsid w:val="000F3F23"/>
    <w:rsid w:val="000F40D7"/>
    <w:rsid w:val="000F4591"/>
    <w:rsid w:val="000F6AB7"/>
    <w:rsid w:val="000F7B5F"/>
    <w:rsid w:val="00100D2F"/>
    <w:rsid w:val="00100D62"/>
    <w:rsid w:val="0010144B"/>
    <w:rsid w:val="00101756"/>
    <w:rsid w:val="00101E9E"/>
    <w:rsid w:val="0010262A"/>
    <w:rsid w:val="00103606"/>
    <w:rsid w:val="0010396F"/>
    <w:rsid w:val="00103988"/>
    <w:rsid w:val="00103A6A"/>
    <w:rsid w:val="00103FC1"/>
    <w:rsid w:val="001062DD"/>
    <w:rsid w:val="00106786"/>
    <w:rsid w:val="001067CE"/>
    <w:rsid w:val="00107E34"/>
    <w:rsid w:val="00107E39"/>
    <w:rsid w:val="00110A39"/>
    <w:rsid w:val="00110CDF"/>
    <w:rsid w:val="001124B6"/>
    <w:rsid w:val="0011255E"/>
    <w:rsid w:val="00112B21"/>
    <w:rsid w:val="001151D8"/>
    <w:rsid w:val="001166EA"/>
    <w:rsid w:val="0011701C"/>
    <w:rsid w:val="00117823"/>
    <w:rsid w:val="00120691"/>
    <w:rsid w:val="001209A1"/>
    <w:rsid w:val="00121253"/>
    <w:rsid w:val="00121B2F"/>
    <w:rsid w:val="0012299F"/>
    <w:rsid w:val="001255A0"/>
    <w:rsid w:val="001259D1"/>
    <w:rsid w:val="00130ED1"/>
    <w:rsid w:val="001316A5"/>
    <w:rsid w:val="00132967"/>
    <w:rsid w:val="001330FF"/>
    <w:rsid w:val="00134E4A"/>
    <w:rsid w:val="0013779B"/>
    <w:rsid w:val="00137E7F"/>
    <w:rsid w:val="001410F3"/>
    <w:rsid w:val="00141F8E"/>
    <w:rsid w:val="00142C95"/>
    <w:rsid w:val="001440C0"/>
    <w:rsid w:val="001445F4"/>
    <w:rsid w:val="001459DF"/>
    <w:rsid w:val="00146593"/>
    <w:rsid w:val="00152436"/>
    <w:rsid w:val="00152D61"/>
    <w:rsid w:val="00160DD5"/>
    <w:rsid w:val="00162DD9"/>
    <w:rsid w:val="001639FC"/>
    <w:rsid w:val="00164226"/>
    <w:rsid w:val="00164E28"/>
    <w:rsid w:val="00165598"/>
    <w:rsid w:val="00170B37"/>
    <w:rsid w:val="00172F91"/>
    <w:rsid w:val="0017347C"/>
    <w:rsid w:val="001741ED"/>
    <w:rsid w:val="001746F5"/>
    <w:rsid w:val="001774AC"/>
    <w:rsid w:val="0018215A"/>
    <w:rsid w:val="0019024A"/>
    <w:rsid w:val="00191B2D"/>
    <w:rsid w:val="001931A7"/>
    <w:rsid w:val="001A116A"/>
    <w:rsid w:val="001A1AA7"/>
    <w:rsid w:val="001A34B2"/>
    <w:rsid w:val="001A37E1"/>
    <w:rsid w:val="001A4C50"/>
    <w:rsid w:val="001A71F3"/>
    <w:rsid w:val="001B2B9B"/>
    <w:rsid w:val="001B42EE"/>
    <w:rsid w:val="001B50AD"/>
    <w:rsid w:val="001B5D01"/>
    <w:rsid w:val="001B70AC"/>
    <w:rsid w:val="001C0032"/>
    <w:rsid w:val="001C0C5D"/>
    <w:rsid w:val="001C19F1"/>
    <w:rsid w:val="001C2EA4"/>
    <w:rsid w:val="001C4529"/>
    <w:rsid w:val="001C7AA7"/>
    <w:rsid w:val="001D04E2"/>
    <w:rsid w:val="001D1CDE"/>
    <w:rsid w:val="001D2040"/>
    <w:rsid w:val="001D4CFA"/>
    <w:rsid w:val="001D731F"/>
    <w:rsid w:val="001E0974"/>
    <w:rsid w:val="001E1C11"/>
    <w:rsid w:val="001E28E5"/>
    <w:rsid w:val="001E3A1F"/>
    <w:rsid w:val="001E44F2"/>
    <w:rsid w:val="001E4506"/>
    <w:rsid w:val="001E5B73"/>
    <w:rsid w:val="001F174F"/>
    <w:rsid w:val="001F2A71"/>
    <w:rsid w:val="001F5D99"/>
    <w:rsid w:val="001F7C4E"/>
    <w:rsid w:val="002054C4"/>
    <w:rsid w:val="002101A1"/>
    <w:rsid w:val="002112BE"/>
    <w:rsid w:val="00211DF6"/>
    <w:rsid w:val="00212C6D"/>
    <w:rsid w:val="00216798"/>
    <w:rsid w:val="00216A33"/>
    <w:rsid w:val="002174A0"/>
    <w:rsid w:val="0022136F"/>
    <w:rsid w:val="002213C5"/>
    <w:rsid w:val="002239DD"/>
    <w:rsid w:val="00223A21"/>
    <w:rsid w:val="0022523B"/>
    <w:rsid w:val="00225BF5"/>
    <w:rsid w:val="002275E7"/>
    <w:rsid w:val="00227790"/>
    <w:rsid w:val="002316DB"/>
    <w:rsid w:val="002317B0"/>
    <w:rsid w:val="00231DD9"/>
    <w:rsid w:val="002333CD"/>
    <w:rsid w:val="00234228"/>
    <w:rsid w:val="002345C7"/>
    <w:rsid w:val="0023613C"/>
    <w:rsid w:val="0024205A"/>
    <w:rsid w:val="002428C3"/>
    <w:rsid w:val="00243F46"/>
    <w:rsid w:val="00243F4D"/>
    <w:rsid w:val="00244321"/>
    <w:rsid w:val="00245D47"/>
    <w:rsid w:val="00246383"/>
    <w:rsid w:val="0024648C"/>
    <w:rsid w:val="002467EB"/>
    <w:rsid w:val="00246A03"/>
    <w:rsid w:val="002474E9"/>
    <w:rsid w:val="00247EC0"/>
    <w:rsid w:val="00251FD2"/>
    <w:rsid w:val="0025288A"/>
    <w:rsid w:val="002545DA"/>
    <w:rsid w:val="002553F4"/>
    <w:rsid w:val="002558D9"/>
    <w:rsid w:val="00257902"/>
    <w:rsid w:val="00257C0B"/>
    <w:rsid w:val="00262C77"/>
    <w:rsid w:val="00264742"/>
    <w:rsid w:val="00264913"/>
    <w:rsid w:val="002661D3"/>
    <w:rsid w:val="00266737"/>
    <w:rsid w:val="00267029"/>
    <w:rsid w:val="002674F0"/>
    <w:rsid w:val="002704C8"/>
    <w:rsid w:val="00272C42"/>
    <w:rsid w:val="00275213"/>
    <w:rsid w:val="002752DB"/>
    <w:rsid w:val="002757E9"/>
    <w:rsid w:val="00275CFE"/>
    <w:rsid w:val="00276895"/>
    <w:rsid w:val="00277F3F"/>
    <w:rsid w:val="002864E1"/>
    <w:rsid w:val="00287784"/>
    <w:rsid w:val="002900A2"/>
    <w:rsid w:val="00290894"/>
    <w:rsid w:val="00291EB8"/>
    <w:rsid w:val="002939CC"/>
    <w:rsid w:val="002943CC"/>
    <w:rsid w:val="00296029"/>
    <w:rsid w:val="00296767"/>
    <w:rsid w:val="002A0554"/>
    <w:rsid w:val="002A1667"/>
    <w:rsid w:val="002A44EA"/>
    <w:rsid w:val="002A686E"/>
    <w:rsid w:val="002A6A0A"/>
    <w:rsid w:val="002A6A6B"/>
    <w:rsid w:val="002A6D09"/>
    <w:rsid w:val="002A7155"/>
    <w:rsid w:val="002B15FC"/>
    <w:rsid w:val="002B2A52"/>
    <w:rsid w:val="002B75D4"/>
    <w:rsid w:val="002C0349"/>
    <w:rsid w:val="002C154B"/>
    <w:rsid w:val="002C2D24"/>
    <w:rsid w:val="002C5813"/>
    <w:rsid w:val="002C71B2"/>
    <w:rsid w:val="002C7E70"/>
    <w:rsid w:val="002C7F6C"/>
    <w:rsid w:val="002D02D0"/>
    <w:rsid w:val="002D0708"/>
    <w:rsid w:val="002D1BE8"/>
    <w:rsid w:val="002D3955"/>
    <w:rsid w:val="002D4FAE"/>
    <w:rsid w:val="002D6F4C"/>
    <w:rsid w:val="002D774D"/>
    <w:rsid w:val="002E002D"/>
    <w:rsid w:val="002E0F54"/>
    <w:rsid w:val="002E1C70"/>
    <w:rsid w:val="002E2AB7"/>
    <w:rsid w:val="002E4269"/>
    <w:rsid w:val="002E49CA"/>
    <w:rsid w:val="002E7D27"/>
    <w:rsid w:val="002F2310"/>
    <w:rsid w:val="002F5812"/>
    <w:rsid w:val="002F6244"/>
    <w:rsid w:val="002F7D06"/>
    <w:rsid w:val="00300400"/>
    <w:rsid w:val="003020F5"/>
    <w:rsid w:val="003027FA"/>
    <w:rsid w:val="00304C4C"/>
    <w:rsid w:val="00305CD9"/>
    <w:rsid w:val="00306290"/>
    <w:rsid w:val="00307BF3"/>
    <w:rsid w:val="003109AD"/>
    <w:rsid w:val="00310AF7"/>
    <w:rsid w:val="0031116E"/>
    <w:rsid w:val="00313A55"/>
    <w:rsid w:val="00313CFA"/>
    <w:rsid w:val="00315BF9"/>
    <w:rsid w:val="00316B12"/>
    <w:rsid w:val="0031720D"/>
    <w:rsid w:val="00320A57"/>
    <w:rsid w:val="003247D4"/>
    <w:rsid w:val="003249F6"/>
    <w:rsid w:val="00324A5D"/>
    <w:rsid w:val="003250D2"/>
    <w:rsid w:val="00325190"/>
    <w:rsid w:val="00325E5B"/>
    <w:rsid w:val="00326F51"/>
    <w:rsid w:val="00327A50"/>
    <w:rsid w:val="00330F73"/>
    <w:rsid w:val="003319CD"/>
    <w:rsid w:val="00331E70"/>
    <w:rsid w:val="00332B22"/>
    <w:rsid w:val="00337E5A"/>
    <w:rsid w:val="0034126A"/>
    <w:rsid w:val="00342D38"/>
    <w:rsid w:val="0034353D"/>
    <w:rsid w:val="003462F9"/>
    <w:rsid w:val="00347266"/>
    <w:rsid w:val="00347757"/>
    <w:rsid w:val="00347FE2"/>
    <w:rsid w:val="003502AC"/>
    <w:rsid w:val="00350661"/>
    <w:rsid w:val="00350973"/>
    <w:rsid w:val="00352CD8"/>
    <w:rsid w:val="00352FE6"/>
    <w:rsid w:val="00353168"/>
    <w:rsid w:val="00356FBA"/>
    <w:rsid w:val="003575D0"/>
    <w:rsid w:val="00357F16"/>
    <w:rsid w:val="00360D33"/>
    <w:rsid w:val="00362040"/>
    <w:rsid w:val="00365663"/>
    <w:rsid w:val="003660CB"/>
    <w:rsid w:val="00366CF9"/>
    <w:rsid w:val="00372413"/>
    <w:rsid w:val="003728A8"/>
    <w:rsid w:val="00372AA9"/>
    <w:rsid w:val="00374FAE"/>
    <w:rsid w:val="00375604"/>
    <w:rsid w:val="00375844"/>
    <w:rsid w:val="003760C7"/>
    <w:rsid w:val="003762B4"/>
    <w:rsid w:val="003772D6"/>
    <w:rsid w:val="00380D25"/>
    <w:rsid w:val="00382E22"/>
    <w:rsid w:val="00385E12"/>
    <w:rsid w:val="00387430"/>
    <w:rsid w:val="00390886"/>
    <w:rsid w:val="00390A56"/>
    <w:rsid w:val="00390BB4"/>
    <w:rsid w:val="00394193"/>
    <w:rsid w:val="00394E6F"/>
    <w:rsid w:val="003950D1"/>
    <w:rsid w:val="003954D7"/>
    <w:rsid w:val="00395D5E"/>
    <w:rsid w:val="00397B44"/>
    <w:rsid w:val="003A04DD"/>
    <w:rsid w:val="003A25B5"/>
    <w:rsid w:val="003A2623"/>
    <w:rsid w:val="003A2B64"/>
    <w:rsid w:val="003A2BA2"/>
    <w:rsid w:val="003A3BF6"/>
    <w:rsid w:val="003A620F"/>
    <w:rsid w:val="003A645E"/>
    <w:rsid w:val="003A7750"/>
    <w:rsid w:val="003B05E8"/>
    <w:rsid w:val="003B1E38"/>
    <w:rsid w:val="003B311D"/>
    <w:rsid w:val="003B3B20"/>
    <w:rsid w:val="003B58EA"/>
    <w:rsid w:val="003C3F6E"/>
    <w:rsid w:val="003C5B06"/>
    <w:rsid w:val="003C74C6"/>
    <w:rsid w:val="003C7FFD"/>
    <w:rsid w:val="003D0013"/>
    <w:rsid w:val="003D0552"/>
    <w:rsid w:val="003D0A7C"/>
    <w:rsid w:val="003D2458"/>
    <w:rsid w:val="003D4A18"/>
    <w:rsid w:val="003D4C98"/>
    <w:rsid w:val="003D508B"/>
    <w:rsid w:val="003D6A00"/>
    <w:rsid w:val="003D6BE0"/>
    <w:rsid w:val="003E17E8"/>
    <w:rsid w:val="003E3901"/>
    <w:rsid w:val="003E5E42"/>
    <w:rsid w:val="003E6B59"/>
    <w:rsid w:val="003E7138"/>
    <w:rsid w:val="003E74E6"/>
    <w:rsid w:val="003F1DAD"/>
    <w:rsid w:val="003F2A4F"/>
    <w:rsid w:val="003F2C03"/>
    <w:rsid w:val="003F31C3"/>
    <w:rsid w:val="003F39E8"/>
    <w:rsid w:val="003F4569"/>
    <w:rsid w:val="003F5C62"/>
    <w:rsid w:val="003F5E9C"/>
    <w:rsid w:val="00400157"/>
    <w:rsid w:val="00400F1C"/>
    <w:rsid w:val="00402424"/>
    <w:rsid w:val="00403229"/>
    <w:rsid w:val="0040424E"/>
    <w:rsid w:val="00411CBB"/>
    <w:rsid w:val="00412695"/>
    <w:rsid w:val="00412D3B"/>
    <w:rsid w:val="00413782"/>
    <w:rsid w:val="004139F1"/>
    <w:rsid w:val="00416212"/>
    <w:rsid w:val="0041728C"/>
    <w:rsid w:val="00420CE8"/>
    <w:rsid w:val="00421181"/>
    <w:rsid w:val="004223AF"/>
    <w:rsid w:val="004279BF"/>
    <w:rsid w:val="004304FF"/>
    <w:rsid w:val="00432D16"/>
    <w:rsid w:val="00434548"/>
    <w:rsid w:val="00435671"/>
    <w:rsid w:val="00436E65"/>
    <w:rsid w:val="00441B70"/>
    <w:rsid w:val="00442E84"/>
    <w:rsid w:val="004445C1"/>
    <w:rsid w:val="00444FDD"/>
    <w:rsid w:val="00445169"/>
    <w:rsid w:val="004470D3"/>
    <w:rsid w:val="004479A0"/>
    <w:rsid w:val="00447FC2"/>
    <w:rsid w:val="0045036E"/>
    <w:rsid w:val="00452ED1"/>
    <w:rsid w:val="0045592B"/>
    <w:rsid w:val="0045653B"/>
    <w:rsid w:val="00457122"/>
    <w:rsid w:val="004577D7"/>
    <w:rsid w:val="004626ED"/>
    <w:rsid w:val="004636D7"/>
    <w:rsid w:val="00463B68"/>
    <w:rsid w:val="0046416F"/>
    <w:rsid w:val="004649A4"/>
    <w:rsid w:val="0046560B"/>
    <w:rsid w:val="004658CF"/>
    <w:rsid w:val="00470A6D"/>
    <w:rsid w:val="00471883"/>
    <w:rsid w:val="00472B20"/>
    <w:rsid w:val="00472E87"/>
    <w:rsid w:val="00472F57"/>
    <w:rsid w:val="004735EE"/>
    <w:rsid w:val="00473FA8"/>
    <w:rsid w:val="004757E4"/>
    <w:rsid w:val="00476CA0"/>
    <w:rsid w:val="0048187E"/>
    <w:rsid w:val="004839B6"/>
    <w:rsid w:val="004905A5"/>
    <w:rsid w:val="0049377F"/>
    <w:rsid w:val="00496978"/>
    <w:rsid w:val="004A0660"/>
    <w:rsid w:val="004A2B44"/>
    <w:rsid w:val="004A30B7"/>
    <w:rsid w:val="004A3533"/>
    <w:rsid w:val="004A5BD6"/>
    <w:rsid w:val="004A6C64"/>
    <w:rsid w:val="004A7987"/>
    <w:rsid w:val="004B00B1"/>
    <w:rsid w:val="004B0157"/>
    <w:rsid w:val="004B1E86"/>
    <w:rsid w:val="004B256E"/>
    <w:rsid w:val="004B4E7C"/>
    <w:rsid w:val="004B6B1A"/>
    <w:rsid w:val="004B7417"/>
    <w:rsid w:val="004C08BA"/>
    <w:rsid w:val="004C0EBF"/>
    <w:rsid w:val="004C27D5"/>
    <w:rsid w:val="004C55CC"/>
    <w:rsid w:val="004D0F6B"/>
    <w:rsid w:val="004D16A2"/>
    <w:rsid w:val="004D1F23"/>
    <w:rsid w:val="004D275A"/>
    <w:rsid w:val="004D47AA"/>
    <w:rsid w:val="004D65DD"/>
    <w:rsid w:val="004E1298"/>
    <w:rsid w:val="004E29BC"/>
    <w:rsid w:val="004E3666"/>
    <w:rsid w:val="004E5BCC"/>
    <w:rsid w:val="004E7412"/>
    <w:rsid w:val="004F42B9"/>
    <w:rsid w:val="004F5B01"/>
    <w:rsid w:val="004F6DF4"/>
    <w:rsid w:val="004F6FAC"/>
    <w:rsid w:val="00500CBF"/>
    <w:rsid w:val="00501CC9"/>
    <w:rsid w:val="00502756"/>
    <w:rsid w:val="00502B26"/>
    <w:rsid w:val="00506569"/>
    <w:rsid w:val="00506B2C"/>
    <w:rsid w:val="00507EB3"/>
    <w:rsid w:val="005115E5"/>
    <w:rsid w:val="00512EF9"/>
    <w:rsid w:val="00513D4B"/>
    <w:rsid w:val="005153CF"/>
    <w:rsid w:val="00516E8E"/>
    <w:rsid w:val="005219F1"/>
    <w:rsid w:val="00522515"/>
    <w:rsid w:val="005230A8"/>
    <w:rsid w:val="00525031"/>
    <w:rsid w:val="0052587E"/>
    <w:rsid w:val="00526B73"/>
    <w:rsid w:val="00527F24"/>
    <w:rsid w:val="00530666"/>
    <w:rsid w:val="005307CA"/>
    <w:rsid w:val="00534B98"/>
    <w:rsid w:val="005362CB"/>
    <w:rsid w:val="00537006"/>
    <w:rsid w:val="00537DE2"/>
    <w:rsid w:val="00537E9A"/>
    <w:rsid w:val="005411CF"/>
    <w:rsid w:val="005418A4"/>
    <w:rsid w:val="0054262D"/>
    <w:rsid w:val="00542EA2"/>
    <w:rsid w:val="00546A81"/>
    <w:rsid w:val="00546BCD"/>
    <w:rsid w:val="00550019"/>
    <w:rsid w:val="005504A1"/>
    <w:rsid w:val="00550968"/>
    <w:rsid w:val="00552D64"/>
    <w:rsid w:val="00553B46"/>
    <w:rsid w:val="00553E61"/>
    <w:rsid w:val="00554767"/>
    <w:rsid w:val="00555956"/>
    <w:rsid w:val="00556214"/>
    <w:rsid w:val="00556252"/>
    <w:rsid w:val="00556943"/>
    <w:rsid w:val="00556C8C"/>
    <w:rsid w:val="00557B8C"/>
    <w:rsid w:val="005606EE"/>
    <w:rsid w:val="005611ED"/>
    <w:rsid w:val="005658CA"/>
    <w:rsid w:val="00566AFF"/>
    <w:rsid w:val="005732D1"/>
    <w:rsid w:val="00573772"/>
    <w:rsid w:val="005761FF"/>
    <w:rsid w:val="0058008F"/>
    <w:rsid w:val="0058202B"/>
    <w:rsid w:val="005823AD"/>
    <w:rsid w:val="005828E1"/>
    <w:rsid w:val="00582A5C"/>
    <w:rsid w:val="005849C7"/>
    <w:rsid w:val="00584FCC"/>
    <w:rsid w:val="005866B7"/>
    <w:rsid w:val="00590308"/>
    <w:rsid w:val="005907E3"/>
    <w:rsid w:val="00590BD0"/>
    <w:rsid w:val="0059183C"/>
    <w:rsid w:val="0059224E"/>
    <w:rsid w:val="0059228F"/>
    <w:rsid w:val="005924B3"/>
    <w:rsid w:val="00592949"/>
    <w:rsid w:val="00594456"/>
    <w:rsid w:val="00596060"/>
    <w:rsid w:val="005967AC"/>
    <w:rsid w:val="005A318A"/>
    <w:rsid w:val="005A372C"/>
    <w:rsid w:val="005A440D"/>
    <w:rsid w:val="005A6516"/>
    <w:rsid w:val="005A6EA9"/>
    <w:rsid w:val="005B12DA"/>
    <w:rsid w:val="005B3EA4"/>
    <w:rsid w:val="005B4650"/>
    <w:rsid w:val="005B6017"/>
    <w:rsid w:val="005C2691"/>
    <w:rsid w:val="005C2B22"/>
    <w:rsid w:val="005C392C"/>
    <w:rsid w:val="005C5097"/>
    <w:rsid w:val="005C70BC"/>
    <w:rsid w:val="005D284C"/>
    <w:rsid w:val="005D2C1A"/>
    <w:rsid w:val="005D386A"/>
    <w:rsid w:val="005D582D"/>
    <w:rsid w:val="005D63B1"/>
    <w:rsid w:val="005D7A9F"/>
    <w:rsid w:val="005E1659"/>
    <w:rsid w:val="005E24BB"/>
    <w:rsid w:val="005E2610"/>
    <w:rsid w:val="005E4469"/>
    <w:rsid w:val="005E4B17"/>
    <w:rsid w:val="005E56A5"/>
    <w:rsid w:val="005E6749"/>
    <w:rsid w:val="005E6AE4"/>
    <w:rsid w:val="005E786F"/>
    <w:rsid w:val="005F03A1"/>
    <w:rsid w:val="005F06A9"/>
    <w:rsid w:val="005F0ADF"/>
    <w:rsid w:val="005F0DCF"/>
    <w:rsid w:val="005F1D9C"/>
    <w:rsid w:val="005F1E84"/>
    <w:rsid w:val="005F3764"/>
    <w:rsid w:val="005F4688"/>
    <w:rsid w:val="005F52D5"/>
    <w:rsid w:val="005F5565"/>
    <w:rsid w:val="005F5957"/>
    <w:rsid w:val="005F75B9"/>
    <w:rsid w:val="005F77A3"/>
    <w:rsid w:val="00600B19"/>
    <w:rsid w:val="00601686"/>
    <w:rsid w:val="00603C1F"/>
    <w:rsid w:val="0060496B"/>
    <w:rsid w:val="006100D3"/>
    <w:rsid w:val="00611CBD"/>
    <w:rsid w:val="00613B41"/>
    <w:rsid w:val="006173B8"/>
    <w:rsid w:val="00617548"/>
    <w:rsid w:val="00617CEE"/>
    <w:rsid w:val="00620B00"/>
    <w:rsid w:val="006216BD"/>
    <w:rsid w:val="00622004"/>
    <w:rsid w:val="00623558"/>
    <w:rsid w:val="00623E16"/>
    <w:rsid w:val="00624300"/>
    <w:rsid w:val="00627F50"/>
    <w:rsid w:val="0063261F"/>
    <w:rsid w:val="00632B95"/>
    <w:rsid w:val="00634CB0"/>
    <w:rsid w:val="00635A00"/>
    <w:rsid w:val="00636B47"/>
    <w:rsid w:val="006374CB"/>
    <w:rsid w:val="00641746"/>
    <w:rsid w:val="00642320"/>
    <w:rsid w:val="0064634E"/>
    <w:rsid w:val="006466AF"/>
    <w:rsid w:val="006473CB"/>
    <w:rsid w:val="006478B8"/>
    <w:rsid w:val="006511E1"/>
    <w:rsid w:val="006512CB"/>
    <w:rsid w:val="0065159E"/>
    <w:rsid w:val="00653DEE"/>
    <w:rsid w:val="0065426E"/>
    <w:rsid w:val="00654785"/>
    <w:rsid w:val="0065497B"/>
    <w:rsid w:val="006549FF"/>
    <w:rsid w:val="0065603E"/>
    <w:rsid w:val="00657B18"/>
    <w:rsid w:val="00661317"/>
    <w:rsid w:val="0066242E"/>
    <w:rsid w:val="00662BD4"/>
    <w:rsid w:val="00662D4B"/>
    <w:rsid w:val="00663880"/>
    <w:rsid w:val="00664F67"/>
    <w:rsid w:val="00666974"/>
    <w:rsid w:val="006672F8"/>
    <w:rsid w:val="00670194"/>
    <w:rsid w:val="006704E9"/>
    <w:rsid w:val="00671247"/>
    <w:rsid w:val="00671469"/>
    <w:rsid w:val="006723C6"/>
    <w:rsid w:val="006732C6"/>
    <w:rsid w:val="006745B7"/>
    <w:rsid w:val="006751DC"/>
    <w:rsid w:val="00676339"/>
    <w:rsid w:val="006831A9"/>
    <w:rsid w:val="006831FD"/>
    <w:rsid w:val="0068518D"/>
    <w:rsid w:val="00685E8E"/>
    <w:rsid w:val="0069135C"/>
    <w:rsid w:val="00691660"/>
    <w:rsid w:val="006942DD"/>
    <w:rsid w:val="00696392"/>
    <w:rsid w:val="00696549"/>
    <w:rsid w:val="006A2F2A"/>
    <w:rsid w:val="006A3041"/>
    <w:rsid w:val="006A6C3C"/>
    <w:rsid w:val="006B198A"/>
    <w:rsid w:val="006B19AA"/>
    <w:rsid w:val="006B504D"/>
    <w:rsid w:val="006B6BE8"/>
    <w:rsid w:val="006C12E7"/>
    <w:rsid w:val="006C35F9"/>
    <w:rsid w:val="006C3C37"/>
    <w:rsid w:val="006C49CB"/>
    <w:rsid w:val="006C4D50"/>
    <w:rsid w:val="006C5305"/>
    <w:rsid w:val="006C6A35"/>
    <w:rsid w:val="006C6C7E"/>
    <w:rsid w:val="006C6D28"/>
    <w:rsid w:val="006C72EF"/>
    <w:rsid w:val="006C7A9C"/>
    <w:rsid w:val="006D01D7"/>
    <w:rsid w:val="006D1583"/>
    <w:rsid w:val="006D161F"/>
    <w:rsid w:val="006D197A"/>
    <w:rsid w:val="006D282B"/>
    <w:rsid w:val="006D3961"/>
    <w:rsid w:val="006D49ED"/>
    <w:rsid w:val="006D62BA"/>
    <w:rsid w:val="006D64C3"/>
    <w:rsid w:val="006D7FCD"/>
    <w:rsid w:val="006E0614"/>
    <w:rsid w:val="006E16FA"/>
    <w:rsid w:val="006E1E92"/>
    <w:rsid w:val="006E3222"/>
    <w:rsid w:val="006E4644"/>
    <w:rsid w:val="006E49DB"/>
    <w:rsid w:val="006E4BFF"/>
    <w:rsid w:val="006E5CB0"/>
    <w:rsid w:val="006E6387"/>
    <w:rsid w:val="006E7224"/>
    <w:rsid w:val="006F2910"/>
    <w:rsid w:val="006F31F3"/>
    <w:rsid w:val="006F3375"/>
    <w:rsid w:val="006F3DB5"/>
    <w:rsid w:val="006F3F69"/>
    <w:rsid w:val="006F486E"/>
    <w:rsid w:val="006F4BD5"/>
    <w:rsid w:val="006F5899"/>
    <w:rsid w:val="006F774B"/>
    <w:rsid w:val="006F7FF1"/>
    <w:rsid w:val="00700404"/>
    <w:rsid w:val="007033F3"/>
    <w:rsid w:val="00704BC1"/>
    <w:rsid w:val="00705609"/>
    <w:rsid w:val="007057CD"/>
    <w:rsid w:val="00706407"/>
    <w:rsid w:val="00707385"/>
    <w:rsid w:val="007105B7"/>
    <w:rsid w:val="00710B25"/>
    <w:rsid w:val="00710D23"/>
    <w:rsid w:val="00714F44"/>
    <w:rsid w:val="00715728"/>
    <w:rsid w:val="00715D4C"/>
    <w:rsid w:val="00717D80"/>
    <w:rsid w:val="00720886"/>
    <w:rsid w:val="00720B18"/>
    <w:rsid w:val="00721E77"/>
    <w:rsid w:val="00723A7A"/>
    <w:rsid w:val="00730356"/>
    <w:rsid w:val="00730449"/>
    <w:rsid w:val="007315E8"/>
    <w:rsid w:val="007320CF"/>
    <w:rsid w:val="007347A4"/>
    <w:rsid w:val="0073587E"/>
    <w:rsid w:val="00741216"/>
    <w:rsid w:val="00742CBE"/>
    <w:rsid w:val="00743DD9"/>
    <w:rsid w:val="00744655"/>
    <w:rsid w:val="00744F02"/>
    <w:rsid w:val="007459F3"/>
    <w:rsid w:val="00746AB3"/>
    <w:rsid w:val="007471F6"/>
    <w:rsid w:val="007475B1"/>
    <w:rsid w:val="007475F2"/>
    <w:rsid w:val="007511A4"/>
    <w:rsid w:val="00751F14"/>
    <w:rsid w:val="00753087"/>
    <w:rsid w:val="007551E0"/>
    <w:rsid w:val="0075522A"/>
    <w:rsid w:val="00756062"/>
    <w:rsid w:val="0075737C"/>
    <w:rsid w:val="00760870"/>
    <w:rsid w:val="00760EC6"/>
    <w:rsid w:val="007614A4"/>
    <w:rsid w:val="007621BB"/>
    <w:rsid w:val="00763A5D"/>
    <w:rsid w:val="00766D73"/>
    <w:rsid w:val="00767FB2"/>
    <w:rsid w:val="00771A2A"/>
    <w:rsid w:val="0077250A"/>
    <w:rsid w:val="00772BC1"/>
    <w:rsid w:val="00774927"/>
    <w:rsid w:val="0077732A"/>
    <w:rsid w:val="00777D9A"/>
    <w:rsid w:val="00781868"/>
    <w:rsid w:val="007824B0"/>
    <w:rsid w:val="00782F10"/>
    <w:rsid w:val="0078524C"/>
    <w:rsid w:val="00787C88"/>
    <w:rsid w:val="007931D3"/>
    <w:rsid w:val="007A38BC"/>
    <w:rsid w:val="007A3C74"/>
    <w:rsid w:val="007A60F7"/>
    <w:rsid w:val="007A610A"/>
    <w:rsid w:val="007B0AF6"/>
    <w:rsid w:val="007B596A"/>
    <w:rsid w:val="007B7184"/>
    <w:rsid w:val="007B7550"/>
    <w:rsid w:val="007B79CA"/>
    <w:rsid w:val="007C01B4"/>
    <w:rsid w:val="007C31B7"/>
    <w:rsid w:val="007D1C05"/>
    <w:rsid w:val="007D5C73"/>
    <w:rsid w:val="007D7292"/>
    <w:rsid w:val="007E4BF3"/>
    <w:rsid w:val="007E5324"/>
    <w:rsid w:val="007E5B36"/>
    <w:rsid w:val="007E61EF"/>
    <w:rsid w:val="007E62E8"/>
    <w:rsid w:val="007E69F3"/>
    <w:rsid w:val="007F0C5E"/>
    <w:rsid w:val="007F1EA6"/>
    <w:rsid w:val="007F3DA9"/>
    <w:rsid w:val="007F4D33"/>
    <w:rsid w:val="007F60F8"/>
    <w:rsid w:val="0080024B"/>
    <w:rsid w:val="0080165C"/>
    <w:rsid w:val="00801955"/>
    <w:rsid w:val="00803284"/>
    <w:rsid w:val="00805F15"/>
    <w:rsid w:val="008066A3"/>
    <w:rsid w:val="008066AE"/>
    <w:rsid w:val="008160A1"/>
    <w:rsid w:val="00816451"/>
    <w:rsid w:val="00821310"/>
    <w:rsid w:val="008225D4"/>
    <w:rsid w:val="00822658"/>
    <w:rsid w:val="008233AB"/>
    <w:rsid w:val="008246E9"/>
    <w:rsid w:val="008250AB"/>
    <w:rsid w:val="008259B4"/>
    <w:rsid w:val="0083415E"/>
    <w:rsid w:val="008345DE"/>
    <w:rsid w:val="00836BC5"/>
    <w:rsid w:val="00840877"/>
    <w:rsid w:val="008418CD"/>
    <w:rsid w:val="008535A8"/>
    <w:rsid w:val="00853934"/>
    <w:rsid w:val="008557AA"/>
    <w:rsid w:val="00855E51"/>
    <w:rsid w:val="00856F32"/>
    <w:rsid w:val="00861AF6"/>
    <w:rsid w:val="008622B2"/>
    <w:rsid w:val="0086273A"/>
    <w:rsid w:val="008637A9"/>
    <w:rsid w:val="00864E49"/>
    <w:rsid w:val="00866712"/>
    <w:rsid w:val="00870815"/>
    <w:rsid w:val="0087103F"/>
    <w:rsid w:val="00876E02"/>
    <w:rsid w:val="00881E82"/>
    <w:rsid w:val="00884C25"/>
    <w:rsid w:val="00886F2F"/>
    <w:rsid w:val="00890027"/>
    <w:rsid w:val="008917AB"/>
    <w:rsid w:val="008925F3"/>
    <w:rsid w:val="008943EB"/>
    <w:rsid w:val="008952E5"/>
    <w:rsid w:val="00895749"/>
    <w:rsid w:val="00895C59"/>
    <w:rsid w:val="00895FC1"/>
    <w:rsid w:val="008978A6"/>
    <w:rsid w:val="008A12DF"/>
    <w:rsid w:val="008A48D6"/>
    <w:rsid w:val="008A5115"/>
    <w:rsid w:val="008A5918"/>
    <w:rsid w:val="008B014A"/>
    <w:rsid w:val="008B249F"/>
    <w:rsid w:val="008B2A4F"/>
    <w:rsid w:val="008B3877"/>
    <w:rsid w:val="008B5229"/>
    <w:rsid w:val="008B528D"/>
    <w:rsid w:val="008B5960"/>
    <w:rsid w:val="008B7467"/>
    <w:rsid w:val="008C0DEB"/>
    <w:rsid w:val="008C14EC"/>
    <w:rsid w:val="008C18CA"/>
    <w:rsid w:val="008C25BD"/>
    <w:rsid w:val="008C2A4F"/>
    <w:rsid w:val="008C2D36"/>
    <w:rsid w:val="008C685D"/>
    <w:rsid w:val="008C6A63"/>
    <w:rsid w:val="008C7A5A"/>
    <w:rsid w:val="008D2CBA"/>
    <w:rsid w:val="008D4880"/>
    <w:rsid w:val="008D5224"/>
    <w:rsid w:val="008D5303"/>
    <w:rsid w:val="008D5D3F"/>
    <w:rsid w:val="008D68DD"/>
    <w:rsid w:val="008D7D25"/>
    <w:rsid w:val="008E20AD"/>
    <w:rsid w:val="008E33DC"/>
    <w:rsid w:val="008E51B9"/>
    <w:rsid w:val="008E6C5E"/>
    <w:rsid w:val="008F0320"/>
    <w:rsid w:val="008F28A0"/>
    <w:rsid w:val="008F3FFA"/>
    <w:rsid w:val="008F6DD0"/>
    <w:rsid w:val="008F732A"/>
    <w:rsid w:val="008F7A35"/>
    <w:rsid w:val="00901111"/>
    <w:rsid w:val="0090285D"/>
    <w:rsid w:val="00904599"/>
    <w:rsid w:val="009058D5"/>
    <w:rsid w:val="009059B1"/>
    <w:rsid w:val="00906068"/>
    <w:rsid w:val="00906C94"/>
    <w:rsid w:val="0090736F"/>
    <w:rsid w:val="00911A0E"/>
    <w:rsid w:val="00912B0F"/>
    <w:rsid w:val="00913182"/>
    <w:rsid w:val="009133CC"/>
    <w:rsid w:val="00913D0D"/>
    <w:rsid w:val="0091737B"/>
    <w:rsid w:val="00917867"/>
    <w:rsid w:val="00917E3C"/>
    <w:rsid w:val="009212B1"/>
    <w:rsid w:val="00921C3F"/>
    <w:rsid w:val="00924218"/>
    <w:rsid w:val="00925543"/>
    <w:rsid w:val="00927E35"/>
    <w:rsid w:val="00927F41"/>
    <w:rsid w:val="0093123B"/>
    <w:rsid w:val="009319B1"/>
    <w:rsid w:val="00933351"/>
    <w:rsid w:val="009333F5"/>
    <w:rsid w:val="009339DC"/>
    <w:rsid w:val="0093443E"/>
    <w:rsid w:val="00936895"/>
    <w:rsid w:val="00937E76"/>
    <w:rsid w:val="00940CDD"/>
    <w:rsid w:val="0094274F"/>
    <w:rsid w:val="009465DB"/>
    <w:rsid w:val="009468BE"/>
    <w:rsid w:val="00950428"/>
    <w:rsid w:val="00950D12"/>
    <w:rsid w:val="009535B5"/>
    <w:rsid w:val="00953CF9"/>
    <w:rsid w:val="009559B4"/>
    <w:rsid w:val="009610F1"/>
    <w:rsid w:val="00962EF1"/>
    <w:rsid w:val="0096334F"/>
    <w:rsid w:val="00963414"/>
    <w:rsid w:val="009635FE"/>
    <w:rsid w:val="0096506D"/>
    <w:rsid w:val="009668B3"/>
    <w:rsid w:val="00966B33"/>
    <w:rsid w:val="0097010C"/>
    <w:rsid w:val="009704F8"/>
    <w:rsid w:val="00970C3E"/>
    <w:rsid w:val="009720EA"/>
    <w:rsid w:val="00972BDA"/>
    <w:rsid w:val="00974363"/>
    <w:rsid w:val="00974B85"/>
    <w:rsid w:val="00975E1C"/>
    <w:rsid w:val="00977CED"/>
    <w:rsid w:val="0098007D"/>
    <w:rsid w:val="00980AFC"/>
    <w:rsid w:val="00984C28"/>
    <w:rsid w:val="0098600E"/>
    <w:rsid w:val="00986079"/>
    <w:rsid w:val="009931B8"/>
    <w:rsid w:val="009946EC"/>
    <w:rsid w:val="0099492E"/>
    <w:rsid w:val="009968FF"/>
    <w:rsid w:val="00996D07"/>
    <w:rsid w:val="009A1297"/>
    <w:rsid w:val="009A3137"/>
    <w:rsid w:val="009A3DC8"/>
    <w:rsid w:val="009A46A4"/>
    <w:rsid w:val="009A622D"/>
    <w:rsid w:val="009A6D77"/>
    <w:rsid w:val="009A7848"/>
    <w:rsid w:val="009A799D"/>
    <w:rsid w:val="009B188E"/>
    <w:rsid w:val="009B4091"/>
    <w:rsid w:val="009B45AC"/>
    <w:rsid w:val="009B489E"/>
    <w:rsid w:val="009B708D"/>
    <w:rsid w:val="009B764B"/>
    <w:rsid w:val="009C1252"/>
    <w:rsid w:val="009C163C"/>
    <w:rsid w:val="009C3507"/>
    <w:rsid w:val="009C4B32"/>
    <w:rsid w:val="009C4E8B"/>
    <w:rsid w:val="009C567A"/>
    <w:rsid w:val="009C6D9E"/>
    <w:rsid w:val="009C6F5B"/>
    <w:rsid w:val="009D11CD"/>
    <w:rsid w:val="009D6D0A"/>
    <w:rsid w:val="009E20E6"/>
    <w:rsid w:val="009E3001"/>
    <w:rsid w:val="009E4A50"/>
    <w:rsid w:val="009E50B6"/>
    <w:rsid w:val="009E5113"/>
    <w:rsid w:val="009E5895"/>
    <w:rsid w:val="009E5D7C"/>
    <w:rsid w:val="009F02B1"/>
    <w:rsid w:val="009F16E3"/>
    <w:rsid w:val="009F1996"/>
    <w:rsid w:val="009F19F3"/>
    <w:rsid w:val="009F1DF3"/>
    <w:rsid w:val="009F344F"/>
    <w:rsid w:val="009F56BF"/>
    <w:rsid w:val="00A00E94"/>
    <w:rsid w:val="00A02F34"/>
    <w:rsid w:val="00A05770"/>
    <w:rsid w:val="00A06987"/>
    <w:rsid w:val="00A0798A"/>
    <w:rsid w:val="00A07D9B"/>
    <w:rsid w:val="00A10F3C"/>
    <w:rsid w:val="00A11201"/>
    <w:rsid w:val="00A141ED"/>
    <w:rsid w:val="00A21137"/>
    <w:rsid w:val="00A234FF"/>
    <w:rsid w:val="00A301A0"/>
    <w:rsid w:val="00A302B1"/>
    <w:rsid w:val="00A30864"/>
    <w:rsid w:val="00A318F9"/>
    <w:rsid w:val="00A364D3"/>
    <w:rsid w:val="00A3671A"/>
    <w:rsid w:val="00A36D72"/>
    <w:rsid w:val="00A36DE6"/>
    <w:rsid w:val="00A37B9B"/>
    <w:rsid w:val="00A42087"/>
    <w:rsid w:val="00A420BE"/>
    <w:rsid w:val="00A44126"/>
    <w:rsid w:val="00A50C7C"/>
    <w:rsid w:val="00A517BE"/>
    <w:rsid w:val="00A51C07"/>
    <w:rsid w:val="00A535EB"/>
    <w:rsid w:val="00A539E4"/>
    <w:rsid w:val="00A53B9F"/>
    <w:rsid w:val="00A5533D"/>
    <w:rsid w:val="00A56246"/>
    <w:rsid w:val="00A643FD"/>
    <w:rsid w:val="00A65833"/>
    <w:rsid w:val="00A66068"/>
    <w:rsid w:val="00A66436"/>
    <w:rsid w:val="00A6711A"/>
    <w:rsid w:val="00A73983"/>
    <w:rsid w:val="00A740BE"/>
    <w:rsid w:val="00A76BC5"/>
    <w:rsid w:val="00A77F9E"/>
    <w:rsid w:val="00A8054E"/>
    <w:rsid w:val="00A81C54"/>
    <w:rsid w:val="00A85123"/>
    <w:rsid w:val="00A85180"/>
    <w:rsid w:val="00A86B72"/>
    <w:rsid w:val="00A8759C"/>
    <w:rsid w:val="00A90B5D"/>
    <w:rsid w:val="00A91063"/>
    <w:rsid w:val="00A93A14"/>
    <w:rsid w:val="00A93DCC"/>
    <w:rsid w:val="00A9433D"/>
    <w:rsid w:val="00A94F55"/>
    <w:rsid w:val="00AA2259"/>
    <w:rsid w:val="00AA26D1"/>
    <w:rsid w:val="00AA2877"/>
    <w:rsid w:val="00AA2951"/>
    <w:rsid w:val="00AA325E"/>
    <w:rsid w:val="00AA3907"/>
    <w:rsid w:val="00AA4CD0"/>
    <w:rsid w:val="00AA5CE1"/>
    <w:rsid w:val="00AA6102"/>
    <w:rsid w:val="00AA6DE7"/>
    <w:rsid w:val="00AA7E42"/>
    <w:rsid w:val="00AB15E6"/>
    <w:rsid w:val="00AB3261"/>
    <w:rsid w:val="00AB377C"/>
    <w:rsid w:val="00AB4A0F"/>
    <w:rsid w:val="00AC10B5"/>
    <w:rsid w:val="00AC16B4"/>
    <w:rsid w:val="00AC36D6"/>
    <w:rsid w:val="00AC4093"/>
    <w:rsid w:val="00AC6699"/>
    <w:rsid w:val="00AC6730"/>
    <w:rsid w:val="00AC733C"/>
    <w:rsid w:val="00AD01F2"/>
    <w:rsid w:val="00AD1340"/>
    <w:rsid w:val="00AD211C"/>
    <w:rsid w:val="00AD2846"/>
    <w:rsid w:val="00AD46E5"/>
    <w:rsid w:val="00AD6038"/>
    <w:rsid w:val="00AD6B86"/>
    <w:rsid w:val="00AD7445"/>
    <w:rsid w:val="00AE1F7B"/>
    <w:rsid w:val="00AE363C"/>
    <w:rsid w:val="00AE570D"/>
    <w:rsid w:val="00AE6866"/>
    <w:rsid w:val="00AE6878"/>
    <w:rsid w:val="00AF29D0"/>
    <w:rsid w:val="00AF310F"/>
    <w:rsid w:val="00AF321C"/>
    <w:rsid w:val="00AF4A17"/>
    <w:rsid w:val="00AF5C84"/>
    <w:rsid w:val="00B007B7"/>
    <w:rsid w:val="00B009AB"/>
    <w:rsid w:val="00B00E86"/>
    <w:rsid w:val="00B00F7A"/>
    <w:rsid w:val="00B04562"/>
    <w:rsid w:val="00B06B7E"/>
    <w:rsid w:val="00B07078"/>
    <w:rsid w:val="00B0758F"/>
    <w:rsid w:val="00B12B14"/>
    <w:rsid w:val="00B13820"/>
    <w:rsid w:val="00B14A99"/>
    <w:rsid w:val="00B169FB"/>
    <w:rsid w:val="00B27FC2"/>
    <w:rsid w:val="00B3070F"/>
    <w:rsid w:val="00B320A2"/>
    <w:rsid w:val="00B32DA9"/>
    <w:rsid w:val="00B3407A"/>
    <w:rsid w:val="00B349DC"/>
    <w:rsid w:val="00B35AF9"/>
    <w:rsid w:val="00B3725D"/>
    <w:rsid w:val="00B4093E"/>
    <w:rsid w:val="00B415AD"/>
    <w:rsid w:val="00B45531"/>
    <w:rsid w:val="00B462EF"/>
    <w:rsid w:val="00B5018D"/>
    <w:rsid w:val="00B53BF1"/>
    <w:rsid w:val="00B56DF7"/>
    <w:rsid w:val="00B61E3B"/>
    <w:rsid w:val="00B65DFC"/>
    <w:rsid w:val="00B715B5"/>
    <w:rsid w:val="00B72F10"/>
    <w:rsid w:val="00B754BC"/>
    <w:rsid w:val="00B7626C"/>
    <w:rsid w:val="00B76498"/>
    <w:rsid w:val="00B76EDF"/>
    <w:rsid w:val="00B804E6"/>
    <w:rsid w:val="00B81657"/>
    <w:rsid w:val="00B829B2"/>
    <w:rsid w:val="00B85B86"/>
    <w:rsid w:val="00B86A2A"/>
    <w:rsid w:val="00B901E2"/>
    <w:rsid w:val="00B90751"/>
    <w:rsid w:val="00B923A3"/>
    <w:rsid w:val="00B9273E"/>
    <w:rsid w:val="00B9285C"/>
    <w:rsid w:val="00B928F7"/>
    <w:rsid w:val="00B93851"/>
    <w:rsid w:val="00B9673F"/>
    <w:rsid w:val="00B96E16"/>
    <w:rsid w:val="00B971A7"/>
    <w:rsid w:val="00BA2A84"/>
    <w:rsid w:val="00BA2D86"/>
    <w:rsid w:val="00BA5412"/>
    <w:rsid w:val="00BA6535"/>
    <w:rsid w:val="00BA678B"/>
    <w:rsid w:val="00BA6BC9"/>
    <w:rsid w:val="00BA7175"/>
    <w:rsid w:val="00BB12F0"/>
    <w:rsid w:val="00BB31D1"/>
    <w:rsid w:val="00BB46A3"/>
    <w:rsid w:val="00BB5B96"/>
    <w:rsid w:val="00BB65C0"/>
    <w:rsid w:val="00BB73B1"/>
    <w:rsid w:val="00BB7C9D"/>
    <w:rsid w:val="00BB7D0A"/>
    <w:rsid w:val="00BC12FB"/>
    <w:rsid w:val="00BC3305"/>
    <w:rsid w:val="00BC3F45"/>
    <w:rsid w:val="00BC68AE"/>
    <w:rsid w:val="00BD0A0B"/>
    <w:rsid w:val="00BD4329"/>
    <w:rsid w:val="00BD7D68"/>
    <w:rsid w:val="00BE3F6D"/>
    <w:rsid w:val="00BE4374"/>
    <w:rsid w:val="00BE4A5F"/>
    <w:rsid w:val="00BE60D9"/>
    <w:rsid w:val="00BE7589"/>
    <w:rsid w:val="00BE7C32"/>
    <w:rsid w:val="00BF1C92"/>
    <w:rsid w:val="00BF1CAD"/>
    <w:rsid w:val="00BF2087"/>
    <w:rsid w:val="00BF32BB"/>
    <w:rsid w:val="00BF4680"/>
    <w:rsid w:val="00BF5B02"/>
    <w:rsid w:val="00BF5CD2"/>
    <w:rsid w:val="00BF6E20"/>
    <w:rsid w:val="00BF7604"/>
    <w:rsid w:val="00C00128"/>
    <w:rsid w:val="00C034E7"/>
    <w:rsid w:val="00C04FE7"/>
    <w:rsid w:val="00C05B4A"/>
    <w:rsid w:val="00C05EE8"/>
    <w:rsid w:val="00C06D60"/>
    <w:rsid w:val="00C10084"/>
    <w:rsid w:val="00C13A7D"/>
    <w:rsid w:val="00C15A71"/>
    <w:rsid w:val="00C16DA2"/>
    <w:rsid w:val="00C20170"/>
    <w:rsid w:val="00C20E1F"/>
    <w:rsid w:val="00C229E9"/>
    <w:rsid w:val="00C24FB3"/>
    <w:rsid w:val="00C27A50"/>
    <w:rsid w:val="00C301D4"/>
    <w:rsid w:val="00C31305"/>
    <w:rsid w:val="00C32D0C"/>
    <w:rsid w:val="00C32E62"/>
    <w:rsid w:val="00C330BD"/>
    <w:rsid w:val="00C34AF5"/>
    <w:rsid w:val="00C364BE"/>
    <w:rsid w:val="00C36949"/>
    <w:rsid w:val="00C3778E"/>
    <w:rsid w:val="00C37911"/>
    <w:rsid w:val="00C4299C"/>
    <w:rsid w:val="00C433AA"/>
    <w:rsid w:val="00C43450"/>
    <w:rsid w:val="00C4437A"/>
    <w:rsid w:val="00C4532E"/>
    <w:rsid w:val="00C470B1"/>
    <w:rsid w:val="00C47680"/>
    <w:rsid w:val="00C50398"/>
    <w:rsid w:val="00C530E1"/>
    <w:rsid w:val="00C531B8"/>
    <w:rsid w:val="00C53666"/>
    <w:rsid w:val="00C558B2"/>
    <w:rsid w:val="00C5592B"/>
    <w:rsid w:val="00C5592C"/>
    <w:rsid w:val="00C55D24"/>
    <w:rsid w:val="00C565BC"/>
    <w:rsid w:val="00C573B1"/>
    <w:rsid w:val="00C57526"/>
    <w:rsid w:val="00C6046D"/>
    <w:rsid w:val="00C610A7"/>
    <w:rsid w:val="00C61373"/>
    <w:rsid w:val="00C63192"/>
    <w:rsid w:val="00C64292"/>
    <w:rsid w:val="00C64414"/>
    <w:rsid w:val="00C646C2"/>
    <w:rsid w:val="00C6491F"/>
    <w:rsid w:val="00C65136"/>
    <w:rsid w:val="00C70173"/>
    <w:rsid w:val="00C708C9"/>
    <w:rsid w:val="00C71A13"/>
    <w:rsid w:val="00C731F5"/>
    <w:rsid w:val="00C7598A"/>
    <w:rsid w:val="00C76FF2"/>
    <w:rsid w:val="00C77903"/>
    <w:rsid w:val="00C80130"/>
    <w:rsid w:val="00C8079D"/>
    <w:rsid w:val="00C81F9E"/>
    <w:rsid w:val="00C8351C"/>
    <w:rsid w:val="00C84092"/>
    <w:rsid w:val="00C84767"/>
    <w:rsid w:val="00C85007"/>
    <w:rsid w:val="00C85122"/>
    <w:rsid w:val="00C852A3"/>
    <w:rsid w:val="00C86602"/>
    <w:rsid w:val="00C915CA"/>
    <w:rsid w:val="00C92716"/>
    <w:rsid w:val="00C92DDA"/>
    <w:rsid w:val="00C94FC6"/>
    <w:rsid w:val="00CA01C8"/>
    <w:rsid w:val="00CA065B"/>
    <w:rsid w:val="00CA3F6B"/>
    <w:rsid w:val="00CA44C5"/>
    <w:rsid w:val="00CA50DE"/>
    <w:rsid w:val="00CA69EF"/>
    <w:rsid w:val="00CA76D8"/>
    <w:rsid w:val="00CB1917"/>
    <w:rsid w:val="00CB1EAE"/>
    <w:rsid w:val="00CB2396"/>
    <w:rsid w:val="00CB2BF4"/>
    <w:rsid w:val="00CB3612"/>
    <w:rsid w:val="00CB41AD"/>
    <w:rsid w:val="00CB5511"/>
    <w:rsid w:val="00CB5EB9"/>
    <w:rsid w:val="00CB6A5E"/>
    <w:rsid w:val="00CC2742"/>
    <w:rsid w:val="00CC4973"/>
    <w:rsid w:val="00CC4D9C"/>
    <w:rsid w:val="00CD1416"/>
    <w:rsid w:val="00CD1980"/>
    <w:rsid w:val="00CD4252"/>
    <w:rsid w:val="00CD4AB0"/>
    <w:rsid w:val="00CD5B87"/>
    <w:rsid w:val="00CD69F3"/>
    <w:rsid w:val="00CE1E0E"/>
    <w:rsid w:val="00CE3AAD"/>
    <w:rsid w:val="00CE3DC0"/>
    <w:rsid w:val="00CE3EB4"/>
    <w:rsid w:val="00CE5085"/>
    <w:rsid w:val="00CE6077"/>
    <w:rsid w:val="00CE62D9"/>
    <w:rsid w:val="00CE6588"/>
    <w:rsid w:val="00CF0415"/>
    <w:rsid w:val="00CF1560"/>
    <w:rsid w:val="00CF2C78"/>
    <w:rsid w:val="00CF48B7"/>
    <w:rsid w:val="00CF5785"/>
    <w:rsid w:val="00CF67C6"/>
    <w:rsid w:val="00D00450"/>
    <w:rsid w:val="00D00F66"/>
    <w:rsid w:val="00D012E5"/>
    <w:rsid w:val="00D02732"/>
    <w:rsid w:val="00D03E33"/>
    <w:rsid w:val="00D048FA"/>
    <w:rsid w:val="00D04E3C"/>
    <w:rsid w:val="00D12BA9"/>
    <w:rsid w:val="00D12BFF"/>
    <w:rsid w:val="00D13329"/>
    <w:rsid w:val="00D13A17"/>
    <w:rsid w:val="00D13F3F"/>
    <w:rsid w:val="00D15A00"/>
    <w:rsid w:val="00D1706C"/>
    <w:rsid w:val="00D248DA"/>
    <w:rsid w:val="00D24F85"/>
    <w:rsid w:val="00D25D57"/>
    <w:rsid w:val="00D26298"/>
    <w:rsid w:val="00D26DC6"/>
    <w:rsid w:val="00D2708C"/>
    <w:rsid w:val="00D3167D"/>
    <w:rsid w:val="00D317A6"/>
    <w:rsid w:val="00D32649"/>
    <w:rsid w:val="00D326B9"/>
    <w:rsid w:val="00D35995"/>
    <w:rsid w:val="00D37692"/>
    <w:rsid w:val="00D40E12"/>
    <w:rsid w:val="00D412AB"/>
    <w:rsid w:val="00D4176E"/>
    <w:rsid w:val="00D417FA"/>
    <w:rsid w:val="00D41EB1"/>
    <w:rsid w:val="00D42619"/>
    <w:rsid w:val="00D427C2"/>
    <w:rsid w:val="00D44A7A"/>
    <w:rsid w:val="00D44AF5"/>
    <w:rsid w:val="00D452AE"/>
    <w:rsid w:val="00D458DC"/>
    <w:rsid w:val="00D54026"/>
    <w:rsid w:val="00D54474"/>
    <w:rsid w:val="00D54811"/>
    <w:rsid w:val="00D55145"/>
    <w:rsid w:val="00D562C9"/>
    <w:rsid w:val="00D57551"/>
    <w:rsid w:val="00D609C2"/>
    <w:rsid w:val="00D618F7"/>
    <w:rsid w:val="00D61A0D"/>
    <w:rsid w:val="00D62864"/>
    <w:rsid w:val="00D62C59"/>
    <w:rsid w:val="00D63223"/>
    <w:rsid w:val="00D6644D"/>
    <w:rsid w:val="00D66D48"/>
    <w:rsid w:val="00D719DA"/>
    <w:rsid w:val="00D7333E"/>
    <w:rsid w:val="00D73B2E"/>
    <w:rsid w:val="00D756D0"/>
    <w:rsid w:val="00D75FBF"/>
    <w:rsid w:val="00D76152"/>
    <w:rsid w:val="00D76B9C"/>
    <w:rsid w:val="00D76DE1"/>
    <w:rsid w:val="00D77AB7"/>
    <w:rsid w:val="00D77C2C"/>
    <w:rsid w:val="00D806FA"/>
    <w:rsid w:val="00D80E01"/>
    <w:rsid w:val="00D8406E"/>
    <w:rsid w:val="00D877CE"/>
    <w:rsid w:val="00D90226"/>
    <w:rsid w:val="00D9026D"/>
    <w:rsid w:val="00D92C6F"/>
    <w:rsid w:val="00D94482"/>
    <w:rsid w:val="00D9717E"/>
    <w:rsid w:val="00D97954"/>
    <w:rsid w:val="00DA22AA"/>
    <w:rsid w:val="00DA294C"/>
    <w:rsid w:val="00DA2A9A"/>
    <w:rsid w:val="00DA3836"/>
    <w:rsid w:val="00DA5EF3"/>
    <w:rsid w:val="00DB0793"/>
    <w:rsid w:val="00DB10E0"/>
    <w:rsid w:val="00DB2384"/>
    <w:rsid w:val="00DB3A6E"/>
    <w:rsid w:val="00DB4399"/>
    <w:rsid w:val="00DB5669"/>
    <w:rsid w:val="00DB654F"/>
    <w:rsid w:val="00DC00BE"/>
    <w:rsid w:val="00DC0B04"/>
    <w:rsid w:val="00DC3016"/>
    <w:rsid w:val="00DC45DF"/>
    <w:rsid w:val="00DC4F00"/>
    <w:rsid w:val="00DC56F4"/>
    <w:rsid w:val="00DC61D3"/>
    <w:rsid w:val="00DD198A"/>
    <w:rsid w:val="00DD28BE"/>
    <w:rsid w:val="00DD674E"/>
    <w:rsid w:val="00DD6D20"/>
    <w:rsid w:val="00DE1AC3"/>
    <w:rsid w:val="00DE21D0"/>
    <w:rsid w:val="00DE2E75"/>
    <w:rsid w:val="00DE4619"/>
    <w:rsid w:val="00DE5416"/>
    <w:rsid w:val="00DE7590"/>
    <w:rsid w:val="00DF14C7"/>
    <w:rsid w:val="00DF3249"/>
    <w:rsid w:val="00DF3B6A"/>
    <w:rsid w:val="00DF4DAD"/>
    <w:rsid w:val="00DF63E7"/>
    <w:rsid w:val="00DF658B"/>
    <w:rsid w:val="00E003C3"/>
    <w:rsid w:val="00E005D2"/>
    <w:rsid w:val="00E01382"/>
    <w:rsid w:val="00E01581"/>
    <w:rsid w:val="00E019EB"/>
    <w:rsid w:val="00E036D1"/>
    <w:rsid w:val="00E039E3"/>
    <w:rsid w:val="00E03F88"/>
    <w:rsid w:val="00E04BD2"/>
    <w:rsid w:val="00E05C1D"/>
    <w:rsid w:val="00E0631E"/>
    <w:rsid w:val="00E07903"/>
    <w:rsid w:val="00E07D15"/>
    <w:rsid w:val="00E11B38"/>
    <w:rsid w:val="00E12A95"/>
    <w:rsid w:val="00E14757"/>
    <w:rsid w:val="00E148A0"/>
    <w:rsid w:val="00E14B16"/>
    <w:rsid w:val="00E14F92"/>
    <w:rsid w:val="00E156B3"/>
    <w:rsid w:val="00E15F73"/>
    <w:rsid w:val="00E175C5"/>
    <w:rsid w:val="00E210DD"/>
    <w:rsid w:val="00E2357E"/>
    <w:rsid w:val="00E25925"/>
    <w:rsid w:val="00E260D4"/>
    <w:rsid w:val="00E26CD0"/>
    <w:rsid w:val="00E27D69"/>
    <w:rsid w:val="00E30927"/>
    <w:rsid w:val="00E318A3"/>
    <w:rsid w:val="00E33ED3"/>
    <w:rsid w:val="00E34217"/>
    <w:rsid w:val="00E34606"/>
    <w:rsid w:val="00E34F32"/>
    <w:rsid w:val="00E37D37"/>
    <w:rsid w:val="00E41BC3"/>
    <w:rsid w:val="00E42C34"/>
    <w:rsid w:val="00E432C6"/>
    <w:rsid w:val="00E476B3"/>
    <w:rsid w:val="00E510C2"/>
    <w:rsid w:val="00E5140B"/>
    <w:rsid w:val="00E51B9C"/>
    <w:rsid w:val="00E523AB"/>
    <w:rsid w:val="00E5374E"/>
    <w:rsid w:val="00E54300"/>
    <w:rsid w:val="00E57ED1"/>
    <w:rsid w:val="00E603DF"/>
    <w:rsid w:val="00E61C5B"/>
    <w:rsid w:val="00E61F7B"/>
    <w:rsid w:val="00E6269E"/>
    <w:rsid w:val="00E64550"/>
    <w:rsid w:val="00E658A5"/>
    <w:rsid w:val="00E65E98"/>
    <w:rsid w:val="00E67BD0"/>
    <w:rsid w:val="00E71C89"/>
    <w:rsid w:val="00E75190"/>
    <w:rsid w:val="00E756D1"/>
    <w:rsid w:val="00E812FA"/>
    <w:rsid w:val="00E81328"/>
    <w:rsid w:val="00E828EF"/>
    <w:rsid w:val="00E82BEE"/>
    <w:rsid w:val="00E86881"/>
    <w:rsid w:val="00E87D1A"/>
    <w:rsid w:val="00E90CB7"/>
    <w:rsid w:val="00E90FF0"/>
    <w:rsid w:val="00E9251C"/>
    <w:rsid w:val="00E927A4"/>
    <w:rsid w:val="00E936A1"/>
    <w:rsid w:val="00E9595F"/>
    <w:rsid w:val="00E95B28"/>
    <w:rsid w:val="00E96523"/>
    <w:rsid w:val="00E96569"/>
    <w:rsid w:val="00E96A53"/>
    <w:rsid w:val="00E96FAD"/>
    <w:rsid w:val="00E972E8"/>
    <w:rsid w:val="00EA2D91"/>
    <w:rsid w:val="00EA3F57"/>
    <w:rsid w:val="00EA5186"/>
    <w:rsid w:val="00EA717E"/>
    <w:rsid w:val="00EA720C"/>
    <w:rsid w:val="00EA78AB"/>
    <w:rsid w:val="00EB10DE"/>
    <w:rsid w:val="00EB1803"/>
    <w:rsid w:val="00EB3541"/>
    <w:rsid w:val="00EB382F"/>
    <w:rsid w:val="00EC0C60"/>
    <w:rsid w:val="00EC10F1"/>
    <w:rsid w:val="00EC53E5"/>
    <w:rsid w:val="00EC58D9"/>
    <w:rsid w:val="00EC609A"/>
    <w:rsid w:val="00EC65B3"/>
    <w:rsid w:val="00EC65E3"/>
    <w:rsid w:val="00EC6A85"/>
    <w:rsid w:val="00EC73B2"/>
    <w:rsid w:val="00EC7A87"/>
    <w:rsid w:val="00EC7DA0"/>
    <w:rsid w:val="00ED0874"/>
    <w:rsid w:val="00ED20DA"/>
    <w:rsid w:val="00ED78B1"/>
    <w:rsid w:val="00EE004D"/>
    <w:rsid w:val="00EE05B2"/>
    <w:rsid w:val="00EE26B3"/>
    <w:rsid w:val="00EE3E44"/>
    <w:rsid w:val="00EE5849"/>
    <w:rsid w:val="00EE584F"/>
    <w:rsid w:val="00EE7B77"/>
    <w:rsid w:val="00EF1915"/>
    <w:rsid w:val="00EF3864"/>
    <w:rsid w:val="00EF3ED0"/>
    <w:rsid w:val="00EF4168"/>
    <w:rsid w:val="00F008AF"/>
    <w:rsid w:val="00F00ED4"/>
    <w:rsid w:val="00F0263D"/>
    <w:rsid w:val="00F04349"/>
    <w:rsid w:val="00F071F2"/>
    <w:rsid w:val="00F10BC9"/>
    <w:rsid w:val="00F1129C"/>
    <w:rsid w:val="00F15C93"/>
    <w:rsid w:val="00F15FD3"/>
    <w:rsid w:val="00F1632B"/>
    <w:rsid w:val="00F16E68"/>
    <w:rsid w:val="00F17528"/>
    <w:rsid w:val="00F17A45"/>
    <w:rsid w:val="00F17D99"/>
    <w:rsid w:val="00F204FB"/>
    <w:rsid w:val="00F209AC"/>
    <w:rsid w:val="00F20CBE"/>
    <w:rsid w:val="00F2375F"/>
    <w:rsid w:val="00F23F32"/>
    <w:rsid w:val="00F251EA"/>
    <w:rsid w:val="00F30813"/>
    <w:rsid w:val="00F31FFB"/>
    <w:rsid w:val="00F324BD"/>
    <w:rsid w:val="00F33773"/>
    <w:rsid w:val="00F3541D"/>
    <w:rsid w:val="00F4094F"/>
    <w:rsid w:val="00F44B1C"/>
    <w:rsid w:val="00F52791"/>
    <w:rsid w:val="00F53FB0"/>
    <w:rsid w:val="00F544FA"/>
    <w:rsid w:val="00F5685D"/>
    <w:rsid w:val="00F608F5"/>
    <w:rsid w:val="00F6107A"/>
    <w:rsid w:val="00F62B0A"/>
    <w:rsid w:val="00F62F73"/>
    <w:rsid w:val="00F63317"/>
    <w:rsid w:val="00F656BB"/>
    <w:rsid w:val="00F708E5"/>
    <w:rsid w:val="00F71660"/>
    <w:rsid w:val="00F72059"/>
    <w:rsid w:val="00F72748"/>
    <w:rsid w:val="00F739F1"/>
    <w:rsid w:val="00F73D66"/>
    <w:rsid w:val="00F742D3"/>
    <w:rsid w:val="00F75B24"/>
    <w:rsid w:val="00F76C84"/>
    <w:rsid w:val="00F76EAD"/>
    <w:rsid w:val="00F823DB"/>
    <w:rsid w:val="00F8451B"/>
    <w:rsid w:val="00F8459D"/>
    <w:rsid w:val="00F84CCC"/>
    <w:rsid w:val="00F859DC"/>
    <w:rsid w:val="00F87BFE"/>
    <w:rsid w:val="00F90AAB"/>
    <w:rsid w:val="00F90E7C"/>
    <w:rsid w:val="00F91AD1"/>
    <w:rsid w:val="00F922B0"/>
    <w:rsid w:val="00F92A47"/>
    <w:rsid w:val="00F92AEB"/>
    <w:rsid w:val="00F949FC"/>
    <w:rsid w:val="00F95A7C"/>
    <w:rsid w:val="00F9641A"/>
    <w:rsid w:val="00FA1A39"/>
    <w:rsid w:val="00FA2323"/>
    <w:rsid w:val="00FA6AD5"/>
    <w:rsid w:val="00FB058D"/>
    <w:rsid w:val="00FB1564"/>
    <w:rsid w:val="00FB2A29"/>
    <w:rsid w:val="00FB2F84"/>
    <w:rsid w:val="00FB3349"/>
    <w:rsid w:val="00FB3C66"/>
    <w:rsid w:val="00FB6174"/>
    <w:rsid w:val="00FB7DEE"/>
    <w:rsid w:val="00FC0271"/>
    <w:rsid w:val="00FC0777"/>
    <w:rsid w:val="00FC5DEA"/>
    <w:rsid w:val="00FC7DA0"/>
    <w:rsid w:val="00FD013C"/>
    <w:rsid w:val="00FD3EFA"/>
    <w:rsid w:val="00FD49AE"/>
    <w:rsid w:val="00FD6398"/>
    <w:rsid w:val="00FD6822"/>
    <w:rsid w:val="00FD6CF5"/>
    <w:rsid w:val="00FE05C1"/>
    <w:rsid w:val="00FE2163"/>
    <w:rsid w:val="00FE4321"/>
    <w:rsid w:val="00FE4B56"/>
    <w:rsid w:val="00FE5274"/>
    <w:rsid w:val="00FE54D2"/>
    <w:rsid w:val="00FF187A"/>
    <w:rsid w:val="00FF2BEA"/>
    <w:rsid w:val="00FF3DBE"/>
    <w:rsid w:val="00FF4478"/>
    <w:rsid w:val="00FF6215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4:docId w14:val="6347EA66"/>
  <w15:docId w15:val="{1493DDCB-94AC-4A42-BF54-4749E5AE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88E"/>
  </w:style>
  <w:style w:type="paragraph" w:styleId="Cabealho1">
    <w:name w:val="heading 1"/>
    <w:basedOn w:val="Normal"/>
    <w:next w:val="Normal"/>
    <w:link w:val="Cabealho1Carter"/>
    <w:uiPriority w:val="99"/>
    <w:qFormat/>
    <w:rsid w:val="00AB3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19024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t-PT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1902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AF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F4A1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AF4A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F4A17"/>
  </w:style>
  <w:style w:type="paragraph" w:styleId="Rodap">
    <w:name w:val="footer"/>
    <w:basedOn w:val="Normal"/>
    <w:link w:val="RodapCarter"/>
    <w:uiPriority w:val="99"/>
    <w:unhideWhenUsed/>
    <w:rsid w:val="00AF4A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F4A17"/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4470D3"/>
    <w:pPr>
      <w:ind w:left="720"/>
      <w:contextualSpacing/>
    </w:pPr>
  </w:style>
  <w:style w:type="table" w:styleId="Tabelacomgrelha">
    <w:name w:val="Table Grid"/>
    <w:basedOn w:val="Tabelanormal"/>
    <w:uiPriority w:val="39"/>
    <w:rsid w:val="00275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5C2B22"/>
    <w:rPr>
      <w:color w:val="0000FF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3070F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B3070F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3070F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B3070F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B3070F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067566"/>
    <w:pPr>
      <w:spacing w:after="0" w:line="240" w:lineRule="auto"/>
    </w:pPr>
  </w:style>
  <w:style w:type="paragraph" w:styleId="SemEspaamento">
    <w:name w:val="No Spacing"/>
    <w:uiPriority w:val="1"/>
    <w:qFormat/>
    <w:rsid w:val="00E972E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1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99"/>
    <w:rsid w:val="00AB32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merodepgina">
    <w:name w:val="page number"/>
    <w:basedOn w:val="Tipodeletrapredefinidodopargrafo"/>
    <w:uiPriority w:val="99"/>
    <w:unhideWhenUsed/>
    <w:rsid w:val="006F2910"/>
  </w:style>
  <w:style w:type="table" w:customStyle="1" w:styleId="TableNormal1">
    <w:name w:val="Table Normal1"/>
    <w:uiPriority w:val="2"/>
    <w:semiHidden/>
    <w:unhideWhenUsed/>
    <w:qFormat/>
    <w:rsid w:val="00245D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45D47"/>
    <w:pPr>
      <w:widowControl w:val="0"/>
      <w:spacing w:after="0" w:line="240" w:lineRule="auto"/>
    </w:pPr>
    <w:rPr>
      <w:lang w:val="en-US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462EF"/>
    <w:pPr>
      <w:spacing w:line="259" w:lineRule="auto"/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AA7E42"/>
    <w:pPr>
      <w:tabs>
        <w:tab w:val="left" w:pos="426"/>
        <w:tab w:val="right" w:leader="dot" w:pos="9072"/>
      </w:tabs>
      <w:spacing w:after="100"/>
    </w:pPr>
  </w:style>
  <w:style w:type="table" w:customStyle="1" w:styleId="SombreadoClaro1">
    <w:name w:val="Sombreado Claro1"/>
    <w:basedOn w:val="Tabelanormal"/>
    <w:uiPriority w:val="60"/>
    <w:rsid w:val="000F6AB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ombreadoClaro-Cor11">
    <w:name w:val="Sombreado Claro - Cor 11"/>
    <w:basedOn w:val="Tabelanormal"/>
    <w:uiPriority w:val="60"/>
    <w:rsid w:val="000F6AB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Cor2">
    <w:name w:val="Light Shading Accent 2"/>
    <w:basedOn w:val="Tabelanormal"/>
    <w:uiPriority w:val="60"/>
    <w:rsid w:val="000F6AB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Cor3">
    <w:name w:val="Light Shading Accent 3"/>
    <w:basedOn w:val="Tabelanormal"/>
    <w:uiPriority w:val="60"/>
    <w:rsid w:val="000F6AB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olorido-Cor1">
    <w:name w:val="Colorful Shading Accent 1"/>
    <w:basedOn w:val="Tabelanormal"/>
    <w:uiPriority w:val="71"/>
    <w:rsid w:val="000F6AB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5">
    <w:name w:val="Colorful Shading Accent 5"/>
    <w:basedOn w:val="Tabelanormal"/>
    <w:uiPriority w:val="71"/>
    <w:rsid w:val="00F3081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abelacomgrelha1">
    <w:name w:val="Tabela com grelha1"/>
    <w:basedOn w:val="Tabelanormal"/>
    <w:next w:val="Tabelacomgrelha"/>
    <w:uiPriority w:val="59"/>
    <w:rsid w:val="00084FE4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2Carter">
    <w:name w:val="Cabeçalho 2 Caráter"/>
    <w:basedOn w:val="Tipodeletrapredefinidodopargrafo"/>
    <w:link w:val="Cabealho2"/>
    <w:uiPriority w:val="99"/>
    <w:rsid w:val="0019024A"/>
    <w:rPr>
      <w:rFonts w:ascii="Arial" w:eastAsia="Times New Roman" w:hAnsi="Arial" w:cs="Arial"/>
      <w:b/>
      <w:bCs/>
      <w:i/>
      <w:iCs/>
      <w:sz w:val="28"/>
      <w:szCs w:val="28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9"/>
    <w:rsid w:val="0019024A"/>
    <w:rPr>
      <w:rFonts w:ascii="Arial" w:eastAsia="Times New Roman" w:hAnsi="Arial" w:cs="Arial"/>
      <w:b/>
      <w:bCs/>
      <w:sz w:val="26"/>
      <w:szCs w:val="26"/>
      <w:lang w:eastAsia="pt-PT"/>
    </w:rPr>
  </w:style>
  <w:style w:type="paragraph" w:styleId="Legenda">
    <w:name w:val="caption"/>
    <w:basedOn w:val="Normal"/>
    <w:next w:val="Normal"/>
    <w:uiPriority w:val="99"/>
    <w:qFormat/>
    <w:rsid w:val="001902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pt-PT"/>
    </w:rPr>
  </w:style>
  <w:style w:type="paragraph" w:customStyle="1" w:styleId="Default">
    <w:name w:val="Default"/>
    <w:rsid w:val="00590B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9F1996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9F1996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9F1996"/>
    <w:rPr>
      <w:vertAlign w:val="superscript"/>
    </w:rPr>
  </w:style>
  <w:style w:type="table" w:customStyle="1" w:styleId="TabeladeGrelha5Escura-Destaque51">
    <w:name w:val="Tabela de Grelha 5 Escura - Destaque 51"/>
    <w:basedOn w:val="Tabelanormal"/>
    <w:uiPriority w:val="50"/>
    <w:rsid w:val="002E7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TabeladeGrelha5Escura-Destaque11">
    <w:name w:val="Tabela de Grelha 5 Escura - Destaque 11"/>
    <w:basedOn w:val="Tabelanormal"/>
    <w:uiPriority w:val="50"/>
    <w:rsid w:val="00476CA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eladeGrelha4-Destaque11">
    <w:name w:val="Tabela de Grelha 4 - Destaque 11"/>
    <w:basedOn w:val="Tabelanormal"/>
    <w:uiPriority w:val="49"/>
    <w:rsid w:val="00C8500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TextodecomentrioCarcter">
    <w:name w:val="Texto de comentário Carácter"/>
    <w:basedOn w:val="Tipodeletrapredefinidodopargrafo"/>
    <w:uiPriority w:val="99"/>
    <w:rsid w:val="00470A6D"/>
    <w:rPr>
      <w:lang w:eastAsia="en-US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E19C1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Tipodeletrapredefinidodopargrafo"/>
    <w:rsid w:val="004C08BA"/>
  </w:style>
  <w:style w:type="table" w:customStyle="1" w:styleId="TabelaSimples21">
    <w:name w:val="Tabela Simples 21"/>
    <w:basedOn w:val="Tabelanormal"/>
    <w:uiPriority w:val="42"/>
    <w:rsid w:val="000762B5"/>
    <w:pPr>
      <w:spacing w:after="0" w:line="240" w:lineRule="auto"/>
    </w:pPr>
    <w:rPr>
      <w:rFonts w:ascii="Times New Roman" w:eastAsia="Times New Roman" w:hAnsi="Times New Roman" w:cs="Times New Roman"/>
      <w:lang w:eastAsia="pt-PT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CommentTextChar1">
    <w:name w:val="Comment Text Char1"/>
    <w:rsid w:val="008B249F"/>
    <w:rPr>
      <w:lang w:eastAsia="zh-CN"/>
    </w:rPr>
  </w:style>
  <w:style w:type="character" w:customStyle="1" w:styleId="WW8Num3z0">
    <w:name w:val="WW8Num3z0"/>
    <w:rsid w:val="008B249F"/>
    <w:rPr>
      <w:rFonts w:ascii="Calibri" w:hAnsi="Calibri" w:cs="Trebuchet MS" w:hint="default"/>
      <w:b/>
      <w:bCs/>
      <w:color w:val="000080"/>
      <w:sz w:val="20"/>
    </w:rPr>
  </w:style>
  <w:style w:type="character" w:customStyle="1" w:styleId="PargrafodaListaCarter">
    <w:name w:val="Parágrafo da Lista Caráter"/>
    <w:aliases w:val="Lista 1 Caráter"/>
    <w:link w:val="PargrafodaLista"/>
    <w:uiPriority w:val="34"/>
    <w:locked/>
    <w:rsid w:val="008B2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46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79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20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6365">
          <w:marLeft w:val="284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35">
          <w:marLeft w:val="284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59250">
          <w:marLeft w:val="284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Desenho_do_Microsoft_Visio_2003-2010.vsd"/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Desenho_do_Microsoft_Visio_2003-20101.vsd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550B-6E3D-41CB-AE04-42773A568E13}">
  <ds:schemaRefs/>
</ds:datastoreItem>
</file>

<file path=customXml/itemProps2.xml><?xml version="1.0" encoding="utf-8"?>
<ds:datastoreItem xmlns:ds="http://schemas.openxmlformats.org/officeDocument/2006/customXml" ds:itemID="{E628797C-3417-466E-B20F-D37777D1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486B9818.dotm</Template>
  <TotalTime>1</TotalTime>
  <Pages>2</Pages>
  <Words>17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POPH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Strazzera</dc:creator>
  <cp:lastModifiedBy>Luis Duarte</cp:lastModifiedBy>
  <cp:revision>3</cp:revision>
  <cp:lastPrinted>2016-11-09T16:01:00Z</cp:lastPrinted>
  <dcterms:created xsi:type="dcterms:W3CDTF">2020-05-15T10:48:00Z</dcterms:created>
  <dcterms:modified xsi:type="dcterms:W3CDTF">2020-05-15T10:48:00Z</dcterms:modified>
</cp:coreProperties>
</file>